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AB499E"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193E03">
              <w:t>V2.0.0</w:t>
            </w:r>
            <w:r w:rsidRPr="00396267">
              <w:t xml:space="preserve"> </w:t>
            </w:r>
            <w:r w:rsidRPr="00396267">
              <w:rPr>
                <w:sz w:val="32"/>
              </w:rPr>
              <w:t>(</w:t>
            </w:r>
            <w:bookmarkStart w:id="3" w:name="issueDate"/>
            <w:r w:rsidR="00396267" w:rsidRPr="00396267">
              <w:rPr>
                <w:sz w:val="32"/>
              </w:rPr>
              <w:t>20</w:t>
            </w:r>
            <w:bookmarkEnd w:id="3"/>
            <w:r w:rsidR="00193E03">
              <w:rPr>
                <w:sz w:val="32"/>
              </w:rPr>
              <w:t>20-06</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067F39A2" w14:textId="77777777" w:rsidR="00B71B8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B71B86">
        <w:t>Foreword</w:t>
      </w:r>
      <w:r w:rsidR="00B71B86">
        <w:tab/>
      </w:r>
      <w:r w:rsidR="00B71B86">
        <w:fldChar w:fldCharType="begin"/>
      </w:r>
      <w:r w:rsidR="00B71B86">
        <w:instrText xml:space="preserve"> PAGEREF _Toc43104386 \h </w:instrText>
      </w:r>
      <w:r w:rsidR="00B71B86">
        <w:fldChar w:fldCharType="separate"/>
      </w:r>
      <w:r w:rsidR="00B71B86">
        <w:t>5</w:t>
      </w:r>
      <w:r w:rsidR="00B71B86">
        <w:fldChar w:fldCharType="end"/>
      </w:r>
    </w:p>
    <w:p w14:paraId="59D2C282" w14:textId="77777777" w:rsidR="00B71B86" w:rsidRDefault="00B71B86">
      <w:pPr>
        <w:pStyle w:val="TOC1"/>
        <w:rPr>
          <w:rFonts w:asciiTheme="minorHAnsi" w:hAnsiTheme="minorHAnsi" w:cstheme="minorBidi"/>
          <w:szCs w:val="22"/>
          <w:lang w:eastAsia="en-GB"/>
        </w:rPr>
      </w:pPr>
      <w:r>
        <w:t>Introduction</w:t>
      </w:r>
      <w:r>
        <w:tab/>
      </w:r>
      <w:r>
        <w:fldChar w:fldCharType="begin"/>
      </w:r>
      <w:r>
        <w:instrText xml:space="preserve"> PAGEREF _Toc43104387 \h </w:instrText>
      </w:r>
      <w:r>
        <w:fldChar w:fldCharType="separate"/>
      </w:r>
      <w:r>
        <w:t>6</w:t>
      </w:r>
      <w:r>
        <w:fldChar w:fldCharType="end"/>
      </w:r>
    </w:p>
    <w:p w14:paraId="057CDA15" w14:textId="77777777" w:rsidR="00B71B86" w:rsidRDefault="00B71B8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_Toc43104388 \h </w:instrText>
      </w:r>
      <w:r>
        <w:fldChar w:fldCharType="separate"/>
      </w:r>
      <w:r>
        <w:t>7</w:t>
      </w:r>
      <w:r>
        <w:fldChar w:fldCharType="end"/>
      </w:r>
    </w:p>
    <w:p w14:paraId="21C71DD7" w14:textId="77777777" w:rsidR="00B71B86" w:rsidRDefault="00B71B8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_Toc43104389 \h </w:instrText>
      </w:r>
      <w:r>
        <w:fldChar w:fldCharType="separate"/>
      </w:r>
      <w:r>
        <w:t>7</w:t>
      </w:r>
      <w:r>
        <w:fldChar w:fldCharType="end"/>
      </w:r>
    </w:p>
    <w:p w14:paraId="6ED07C25" w14:textId="77777777" w:rsidR="00B71B86" w:rsidRDefault="00B71B8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_Toc43104390 \h </w:instrText>
      </w:r>
      <w:r>
        <w:fldChar w:fldCharType="separate"/>
      </w:r>
      <w:r>
        <w:t>8</w:t>
      </w:r>
      <w:r>
        <w:fldChar w:fldCharType="end"/>
      </w:r>
    </w:p>
    <w:p w14:paraId="4F379CBD" w14:textId="77777777" w:rsidR="00B71B86" w:rsidRDefault="00B71B8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_Toc43104391 \h </w:instrText>
      </w:r>
      <w:r>
        <w:fldChar w:fldCharType="separate"/>
      </w:r>
      <w:r>
        <w:t>8</w:t>
      </w:r>
      <w:r>
        <w:fldChar w:fldCharType="end"/>
      </w:r>
    </w:p>
    <w:p w14:paraId="2384DDE5" w14:textId="77777777" w:rsidR="00B71B86" w:rsidRDefault="00B71B8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_Toc43104392 \h </w:instrText>
      </w:r>
      <w:r>
        <w:fldChar w:fldCharType="separate"/>
      </w:r>
      <w:r>
        <w:t>8</w:t>
      </w:r>
      <w:r>
        <w:fldChar w:fldCharType="end"/>
      </w:r>
    </w:p>
    <w:p w14:paraId="3B416EDC" w14:textId="77777777" w:rsidR="00B71B86" w:rsidRDefault="00B71B8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_Toc43104393 \h </w:instrText>
      </w:r>
      <w:r>
        <w:fldChar w:fldCharType="separate"/>
      </w:r>
      <w:r>
        <w:t>8</w:t>
      </w:r>
      <w:r>
        <w:fldChar w:fldCharType="end"/>
      </w:r>
    </w:p>
    <w:p w14:paraId="5846D180" w14:textId="77777777" w:rsidR="00B71B86" w:rsidRDefault="00B71B8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_Toc43104394 \h </w:instrText>
      </w:r>
      <w:r>
        <w:fldChar w:fldCharType="separate"/>
      </w:r>
      <w:r>
        <w:t>9</w:t>
      </w:r>
      <w:r>
        <w:fldChar w:fldCharType="end"/>
      </w:r>
    </w:p>
    <w:p w14:paraId="2FE004B3" w14:textId="77777777" w:rsidR="00B71B86" w:rsidRDefault="00B71B8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_Toc43104395 \h </w:instrText>
      </w:r>
      <w:r>
        <w:fldChar w:fldCharType="separate"/>
      </w:r>
      <w:r>
        <w:t>10</w:t>
      </w:r>
      <w:r>
        <w:fldChar w:fldCharType="end"/>
      </w:r>
    </w:p>
    <w:p w14:paraId="402121C4" w14:textId="77777777" w:rsidR="00B71B86" w:rsidRDefault="00B71B8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_Toc43104396 \h </w:instrText>
      </w:r>
      <w:r>
        <w:fldChar w:fldCharType="separate"/>
      </w:r>
      <w:r>
        <w:t>10</w:t>
      </w:r>
      <w:r>
        <w:fldChar w:fldCharType="end"/>
      </w:r>
    </w:p>
    <w:p w14:paraId="521934C5" w14:textId="77777777" w:rsidR="00B71B86" w:rsidRDefault="00B71B8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_Toc43104397 \h </w:instrText>
      </w:r>
      <w:r>
        <w:fldChar w:fldCharType="separate"/>
      </w:r>
      <w:r>
        <w:t>10</w:t>
      </w:r>
      <w:r>
        <w:fldChar w:fldCharType="end"/>
      </w:r>
    </w:p>
    <w:p w14:paraId="2C0A37DE" w14:textId="77777777" w:rsidR="00B71B86" w:rsidRDefault="00B71B8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_Toc43104398 \h </w:instrText>
      </w:r>
      <w:r>
        <w:fldChar w:fldCharType="separate"/>
      </w:r>
      <w:r>
        <w:t>11</w:t>
      </w:r>
      <w:r>
        <w:fldChar w:fldCharType="end"/>
      </w:r>
    </w:p>
    <w:p w14:paraId="1F0E125F" w14:textId="77777777" w:rsidR="00B71B86" w:rsidRDefault="00B71B8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_Toc43104399 \h </w:instrText>
      </w:r>
      <w:r>
        <w:fldChar w:fldCharType="separate"/>
      </w:r>
      <w:r>
        <w:t>12</w:t>
      </w:r>
      <w:r>
        <w:fldChar w:fldCharType="end"/>
      </w:r>
    </w:p>
    <w:p w14:paraId="79E38E5D" w14:textId="77777777" w:rsidR="00B71B86" w:rsidRDefault="00B71B8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_Toc43104400 \h </w:instrText>
      </w:r>
      <w:r>
        <w:fldChar w:fldCharType="separate"/>
      </w:r>
      <w:r>
        <w:t>13</w:t>
      </w:r>
      <w:r>
        <w:fldChar w:fldCharType="end"/>
      </w:r>
    </w:p>
    <w:p w14:paraId="29D98D68" w14:textId="77777777" w:rsidR="00B71B86" w:rsidRDefault="00B71B8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_Toc43104401 \h </w:instrText>
      </w:r>
      <w:r>
        <w:fldChar w:fldCharType="separate"/>
      </w:r>
      <w:r>
        <w:t>13</w:t>
      </w:r>
      <w:r>
        <w:fldChar w:fldCharType="end"/>
      </w:r>
    </w:p>
    <w:p w14:paraId="1A129FEE" w14:textId="77777777" w:rsidR="00B71B86" w:rsidRDefault="00B71B8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_Toc43104402 \h </w:instrText>
      </w:r>
      <w:r>
        <w:fldChar w:fldCharType="separate"/>
      </w:r>
      <w:r>
        <w:t>14</w:t>
      </w:r>
      <w:r>
        <w:fldChar w:fldCharType="end"/>
      </w:r>
    </w:p>
    <w:p w14:paraId="578E3C6F" w14:textId="77777777" w:rsidR="00B71B86" w:rsidRDefault="00B71B8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_Toc43104403 \h </w:instrText>
      </w:r>
      <w:r>
        <w:fldChar w:fldCharType="separate"/>
      </w:r>
      <w:r>
        <w:t>17</w:t>
      </w:r>
      <w:r>
        <w:fldChar w:fldCharType="end"/>
      </w:r>
    </w:p>
    <w:p w14:paraId="06B15967" w14:textId="77777777" w:rsidR="00B71B86" w:rsidRDefault="00B71B8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_Toc43104404 \h </w:instrText>
      </w:r>
      <w:r>
        <w:fldChar w:fldCharType="separate"/>
      </w:r>
      <w:r>
        <w:t>17</w:t>
      </w:r>
      <w:r>
        <w:fldChar w:fldCharType="end"/>
      </w:r>
    </w:p>
    <w:p w14:paraId="5CBF672F" w14:textId="77777777" w:rsidR="00B71B86" w:rsidRDefault="00B71B8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_Toc43104405 \h </w:instrText>
      </w:r>
      <w:r>
        <w:fldChar w:fldCharType="separate"/>
      </w:r>
      <w:r>
        <w:t>17</w:t>
      </w:r>
      <w:r>
        <w:fldChar w:fldCharType="end"/>
      </w:r>
    </w:p>
    <w:p w14:paraId="35E65AB4" w14:textId="77777777" w:rsidR="00B71B86" w:rsidRDefault="00B71B8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_Toc43104406 \h </w:instrText>
      </w:r>
      <w:r>
        <w:fldChar w:fldCharType="separate"/>
      </w:r>
      <w:r>
        <w:t>18</w:t>
      </w:r>
      <w:r>
        <w:fldChar w:fldCharType="end"/>
      </w:r>
    </w:p>
    <w:p w14:paraId="6132830E" w14:textId="77777777" w:rsidR="00B71B86" w:rsidRDefault="00B71B8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_Toc43104407 \h </w:instrText>
      </w:r>
      <w:r>
        <w:fldChar w:fldCharType="separate"/>
      </w:r>
      <w:r>
        <w:t>18</w:t>
      </w:r>
      <w:r>
        <w:fldChar w:fldCharType="end"/>
      </w:r>
    </w:p>
    <w:p w14:paraId="69DA9DDB" w14:textId="77777777" w:rsidR="00B71B86" w:rsidRDefault="00B71B8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_Toc43104408 \h </w:instrText>
      </w:r>
      <w:r>
        <w:fldChar w:fldCharType="separate"/>
      </w:r>
      <w:r>
        <w:t>18</w:t>
      </w:r>
      <w:r>
        <w:fldChar w:fldCharType="end"/>
      </w:r>
    </w:p>
    <w:p w14:paraId="02E6B85F" w14:textId="77777777" w:rsidR="00B71B86" w:rsidRDefault="00B71B8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_Toc43104409 \h </w:instrText>
      </w:r>
      <w:r>
        <w:fldChar w:fldCharType="separate"/>
      </w:r>
      <w:r>
        <w:t>18</w:t>
      </w:r>
      <w:r>
        <w:fldChar w:fldCharType="end"/>
      </w:r>
    </w:p>
    <w:p w14:paraId="683BD7DF" w14:textId="77777777" w:rsidR="00B71B86" w:rsidRDefault="00B71B8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_Toc43104410 \h </w:instrText>
      </w:r>
      <w:r>
        <w:fldChar w:fldCharType="separate"/>
      </w:r>
      <w:r>
        <w:t>18</w:t>
      </w:r>
      <w:r>
        <w:fldChar w:fldCharType="end"/>
      </w:r>
    </w:p>
    <w:p w14:paraId="5AD56B2A" w14:textId="77777777" w:rsidR="00B71B86" w:rsidRDefault="00B71B8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_Toc43104411 \h </w:instrText>
      </w:r>
      <w:r>
        <w:fldChar w:fldCharType="separate"/>
      </w:r>
      <w:r>
        <w:t>18</w:t>
      </w:r>
      <w:r>
        <w:fldChar w:fldCharType="end"/>
      </w:r>
    </w:p>
    <w:p w14:paraId="487D2357" w14:textId="77777777" w:rsidR="00B71B86" w:rsidRDefault="00B71B8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_Toc43104412 \h </w:instrText>
      </w:r>
      <w:r>
        <w:fldChar w:fldCharType="separate"/>
      </w:r>
      <w:r>
        <w:t>19</w:t>
      </w:r>
      <w:r>
        <w:fldChar w:fldCharType="end"/>
      </w:r>
    </w:p>
    <w:p w14:paraId="03C1AED4" w14:textId="77777777" w:rsidR="00B71B86" w:rsidRDefault="00B71B8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_Toc43104413 \h </w:instrText>
      </w:r>
      <w:r>
        <w:fldChar w:fldCharType="separate"/>
      </w:r>
      <w:r>
        <w:t>19</w:t>
      </w:r>
      <w:r>
        <w:fldChar w:fldCharType="end"/>
      </w:r>
    </w:p>
    <w:p w14:paraId="385CB5E9" w14:textId="77777777" w:rsidR="00B71B86" w:rsidRDefault="00B71B8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_Toc43104414 \h </w:instrText>
      </w:r>
      <w:r>
        <w:fldChar w:fldCharType="separate"/>
      </w:r>
      <w:r>
        <w:t>19</w:t>
      </w:r>
      <w:r>
        <w:fldChar w:fldCharType="end"/>
      </w:r>
    </w:p>
    <w:p w14:paraId="57BB7CA4" w14:textId="77777777" w:rsidR="00B71B86" w:rsidRDefault="00B71B8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_Toc43104415 \h </w:instrText>
      </w:r>
      <w:r>
        <w:fldChar w:fldCharType="separate"/>
      </w:r>
      <w:r>
        <w:t>19</w:t>
      </w:r>
      <w:r>
        <w:fldChar w:fldCharType="end"/>
      </w:r>
    </w:p>
    <w:p w14:paraId="4EA986FB" w14:textId="77777777" w:rsidR="00B71B86" w:rsidRDefault="00B71B8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_Toc43104416 \h </w:instrText>
      </w:r>
      <w:r>
        <w:fldChar w:fldCharType="separate"/>
      </w:r>
      <w:r>
        <w:t>19</w:t>
      </w:r>
      <w:r>
        <w:fldChar w:fldCharType="end"/>
      </w:r>
    </w:p>
    <w:p w14:paraId="58AC1822" w14:textId="77777777" w:rsidR="00B71B86" w:rsidRDefault="00B71B8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_Toc43104417 \h </w:instrText>
      </w:r>
      <w:r>
        <w:fldChar w:fldCharType="separate"/>
      </w:r>
      <w:r>
        <w:t>19</w:t>
      </w:r>
      <w:r>
        <w:fldChar w:fldCharType="end"/>
      </w:r>
    </w:p>
    <w:p w14:paraId="5D26BF18" w14:textId="77777777" w:rsidR="00B71B86" w:rsidRDefault="00B71B8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_Toc43104418 \h </w:instrText>
      </w:r>
      <w:r>
        <w:fldChar w:fldCharType="separate"/>
      </w:r>
      <w:r>
        <w:t>20</w:t>
      </w:r>
      <w:r>
        <w:fldChar w:fldCharType="end"/>
      </w:r>
    </w:p>
    <w:p w14:paraId="327DE764" w14:textId="77777777" w:rsidR="00B71B86" w:rsidRDefault="00B71B8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_Toc43104419 \h </w:instrText>
      </w:r>
      <w:r>
        <w:fldChar w:fldCharType="separate"/>
      </w:r>
      <w:r>
        <w:t>20</w:t>
      </w:r>
      <w:r>
        <w:fldChar w:fldCharType="end"/>
      </w:r>
    </w:p>
    <w:p w14:paraId="2322C1D8" w14:textId="77777777" w:rsidR="00B71B86" w:rsidRDefault="00B71B8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_Toc43104420 \h </w:instrText>
      </w:r>
      <w:r>
        <w:fldChar w:fldCharType="separate"/>
      </w:r>
      <w:r>
        <w:t>20</w:t>
      </w:r>
      <w:r>
        <w:fldChar w:fldCharType="end"/>
      </w:r>
    </w:p>
    <w:p w14:paraId="07733F22" w14:textId="77777777" w:rsidR="00B71B86" w:rsidRDefault="00B71B8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_Toc43104421 \h </w:instrText>
      </w:r>
      <w:r>
        <w:fldChar w:fldCharType="separate"/>
      </w:r>
      <w:r>
        <w:t>20</w:t>
      </w:r>
      <w:r>
        <w:fldChar w:fldCharType="end"/>
      </w:r>
    </w:p>
    <w:p w14:paraId="6B49AFA6" w14:textId="77777777" w:rsidR="00B71B86" w:rsidRDefault="00B71B8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_Toc43104422 \h </w:instrText>
      </w:r>
      <w:r>
        <w:fldChar w:fldCharType="separate"/>
      </w:r>
      <w:r>
        <w:t>22</w:t>
      </w:r>
      <w:r>
        <w:fldChar w:fldCharType="end"/>
      </w:r>
    </w:p>
    <w:p w14:paraId="04E46B45" w14:textId="77777777" w:rsidR="00B71B86" w:rsidRDefault="00B71B8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_Toc43104423 \h </w:instrText>
      </w:r>
      <w:r>
        <w:fldChar w:fldCharType="separate"/>
      </w:r>
      <w:r>
        <w:t>23</w:t>
      </w:r>
      <w:r>
        <w:fldChar w:fldCharType="end"/>
      </w:r>
    </w:p>
    <w:p w14:paraId="49F3E233" w14:textId="77777777" w:rsidR="00B71B86" w:rsidRDefault="00B71B8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_Toc43104424 \h </w:instrText>
      </w:r>
      <w:r>
        <w:fldChar w:fldCharType="separate"/>
      </w:r>
      <w:r>
        <w:t>23</w:t>
      </w:r>
      <w:r>
        <w:fldChar w:fldCharType="end"/>
      </w:r>
    </w:p>
    <w:p w14:paraId="2C3997D8" w14:textId="77777777" w:rsidR="00B71B86" w:rsidRDefault="00B71B8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_Toc43104425 \h </w:instrText>
      </w:r>
      <w:r>
        <w:fldChar w:fldCharType="separate"/>
      </w:r>
      <w:r>
        <w:t>23</w:t>
      </w:r>
      <w:r>
        <w:fldChar w:fldCharType="end"/>
      </w:r>
    </w:p>
    <w:p w14:paraId="388300BA" w14:textId="77777777" w:rsidR="00B71B86" w:rsidRDefault="00B71B8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_Toc43104426 \h </w:instrText>
      </w:r>
      <w:r>
        <w:fldChar w:fldCharType="separate"/>
      </w:r>
      <w:r>
        <w:t>24</w:t>
      </w:r>
      <w:r>
        <w:fldChar w:fldCharType="end"/>
      </w:r>
    </w:p>
    <w:p w14:paraId="14BFAF72" w14:textId="77777777" w:rsidR="00B71B86" w:rsidRDefault="00B71B8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_Toc43104427 \h </w:instrText>
      </w:r>
      <w:r>
        <w:fldChar w:fldCharType="separate"/>
      </w:r>
      <w:r>
        <w:t>24</w:t>
      </w:r>
      <w:r>
        <w:fldChar w:fldCharType="end"/>
      </w:r>
    </w:p>
    <w:p w14:paraId="18BA7405" w14:textId="77777777" w:rsidR="00B71B86" w:rsidRDefault="00B71B8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_Toc43104428 \h </w:instrText>
      </w:r>
      <w:r>
        <w:fldChar w:fldCharType="separate"/>
      </w:r>
      <w:r>
        <w:t>28</w:t>
      </w:r>
      <w:r>
        <w:fldChar w:fldCharType="end"/>
      </w:r>
    </w:p>
    <w:p w14:paraId="4401A1DB" w14:textId="77777777" w:rsidR="00B71B86" w:rsidRDefault="00B71B8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_Toc43104429 \h </w:instrText>
      </w:r>
      <w:r>
        <w:fldChar w:fldCharType="separate"/>
      </w:r>
      <w:r>
        <w:t>28</w:t>
      </w:r>
      <w:r>
        <w:fldChar w:fldCharType="end"/>
      </w:r>
    </w:p>
    <w:p w14:paraId="0DAB37B0" w14:textId="77777777" w:rsidR="00B71B86" w:rsidRDefault="00B71B8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_Toc43104430 \h </w:instrText>
      </w:r>
      <w:r>
        <w:fldChar w:fldCharType="separate"/>
      </w:r>
      <w:r>
        <w:t>28</w:t>
      </w:r>
      <w:r>
        <w:fldChar w:fldCharType="end"/>
      </w:r>
    </w:p>
    <w:p w14:paraId="7C840857" w14:textId="77777777" w:rsidR="00B71B86" w:rsidRDefault="00B71B8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_Toc43104431 \h </w:instrText>
      </w:r>
      <w:r>
        <w:fldChar w:fldCharType="separate"/>
      </w:r>
      <w:r>
        <w:t>29</w:t>
      </w:r>
      <w:r>
        <w:fldChar w:fldCharType="end"/>
      </w:r>
    </w:p>
    <w:p w14:paraId="7040F4A7" w14:textId="77777777" w:rsidR="00B71B86" w:rsidRDefault="00B71B8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_Toc43104432 \h </w:instrText>
      </w:r>
      <w:r>
        <w:fldChar w:fldCharType="separate"/>
      </w:r>
      <w:r>
        <w:t>30</w:t>
      </w:r>
      <w:r>
        <w:fldChar w:fldCharType="end"/>
      </w:r>
    </w:p>
    <w:p w14:paraId="06F69F09" w14:textId="77777777" w:rsidR="00B71B86" w:rsidRDefault="00B71B8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_Toc43104433 \h </w:instrText>
      </w:r>
      <w:r>
        <w:fldChar w:fldCharType="separate"/>
      </w:r>
      <w:r>
        <w:t>30</w:t>
      </w:r>
      <w:r>
        <w:fldChar w:fldCharType="end"/>
      </w:r>
    </w:p>
    <w:p w14:paraId="3E3FD331" w14:textId="77777777" w:rsidR="00B71B86" w:rsidRDefault="00B71B8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_Toc43104434 \h </w:instrText>
      </w:r>
      <w:r>
        <w:fldChar w:fldCharType="separate"/>
      </w:r>
      <w:r>
        <w:t>30</w:t>
      </w:r>
      <w:r>
        <w:fldChar w:fldCharType="end"/>
      </w:r>
    </w:p>
    <w:p w14:paraId="3195DE1C" w14:textId="77777777" w:rsidR="00B71B86" w:rsidRDefault="00B71B8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_Toc43104435 \h </w:instrText>
      </w:r>
      <w:r>
        <w:fldChar w:fldCharType="separate"/>
      </w:r>
      <w:r>
        <w:t>30</w:t>
      </w:r>
      <w:r>
        <w:fldChar w:fldCharType="end"/>
      </w:r>
    </w:p>
    <w:p w14:paraId="5D76B3CF" w14:textId="77777777" w:rsidR="00B71B86" w:rsidRDefault="00B71B8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_Toc43104436 \h </w:instrText>
      </w:r>
      <w:r>
        <w:fldChar w:fldCharType="separate"/>
      </w:r>
      <w:r>
        <w:t>30</w:t>
      </w:r>
      <w:r>
        <w:fldChar w:fldCharType="end"/>
      </w:r>
    </w:p>
    <w:p w14:paraId="2DDCEBA9" w14:textId="77777777" w:rsidR="00B71B86" w:rsidRDefault="00B71B8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_Toc43104437 \h </w:instrText>
      </w:r>
      <w:r>
        <w:fldChar w:fldCharType="separate"/>
      </w:r>
      <w:r>
        <w:t>31</w:t>
      </w:r>
      <w:r>
        <w:fldChar w:fldCharType="end"/>
      </w:r>
    </w:p>
    <w:p w14:paraId="0F49759C" w14:textId="77777777" w:rsidR="00B71B86" w:rsidRDefault="00B71B8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_Toc43104438 \h </w:instrText>
      </w:r>
      <w:r>
        <w:fldChar w:fldCharType="separate"/>
      </w:r>
      <w:r>
        <w:t>31</w:t>
      </w:r>
      <w:r>
        <w:fldChar w:fldCharType="end"/>
      </w:r>
    </w:p>
    <w:p w14:paraId="10319287" w14:textId="77777777" w:rsidR="00B71B86" w:rsidRDefault="00B71B8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_Toc43104439 \h </w:instrText>
      </w:r>
      <w:r>
        <w:fldChar w:fldCharType="separate"/>
      </w:r>
      <w:r>
        <w:t>31</w:t>
      </w:r>
      <w:r>
        <w:fldChar w:fldCharType="end"/>
      </w:r>
    </w:p>
    <w:p w14:paraId="58CF0900" w14:textId="77777777" w:rsidR="00B71B86" w:rsidRDefault="00B71B86">
      <w:pPr>
        <w:pStyle w:val="TOC3"/>
        <w:rPr>
          <w:rFonts w:asciiTheme="minorHAnsi" w:hAnsiTheme="minorHAnsi" w:cstheme="minorBidi"/>
          <w:sz w:val="22"/>
          <w:szCs w:val="22"/>
          <w:lang w:eastAsia="en-GB"/>
        </w:rPr>
      </w:pPr>
      <w:r>
        <w:t>6.7.2</w:t>
      </w:r>
      <w:r>
        <w:rPr>
          <w:rFonts w:asciiTheme="minorHAnsi" w:hAnsiTheme="minorHAnsi" w:cstheme="minorBidi"/>
          <w:sz w:val="22"/>
          <w:szCs w:val="22"/>
          <w:lang w:eastAsia="en-GB"/>
        </w:rPr>
        <w:tab/>
      </w:r>
      <w:r>
        <w:t>Alternative QoS Profiles</w:t>
      </w:r>
      <w:r>
        <w:tab/>
      </w:r>
      <w:r>
        <w:fldChar w:fldCharType="begin"/>
      </w:r>
      <w:r>
        <w:instrText xml:space="preserve"> PAGEREF _Toc43104440 \h </w:instrText>
      </w:r>
      <w:r>
        <w:fldChar w:fldCharType="separate"/>
      </w:r>
      <w:r>
        <w:t>31</w:t>
      </w:r>
      <w:r>
        <w:fldChar w:fldCharType="end"/>
      </w:r>
    </w:p>
    <w:p w14:paraId="19993B8A" w14:textId="77777777" w:rsidR="00B71B86" w:rsidRDefault="00B71B8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_Toc43104441 \h </w:instrText>
      </w:r>
      <w:r>
        <w:fldChar w:fldCharType="separate"/>
      </w:r>
      <w:r>
        <w:t>31</w:t>
      </w:r>
      <w:r>
        <w:fldChar w:fldCharType="end"/>
      </w:r>
    </w:p>
    <w:p w14:paraId="268DDE3F" w14:textId="77777777" w:rsidR="00B71B86" w:rsidRDefault="00B71B8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_Toc43104442 \h </w:instrText>
      </w:r>
      <w:r>
        <w:fldChar w:fldCharType="separate"/>
      </w:r>
      <w:r>
        <w:t>31</w:t>
      </w:r>
      <w:r>
        <w:fldChar w:fldCharType="end"/>
      </w:r>
    </w:p>
    <w:p w14:paraId="2B93EACF" w14:textId="77777777" w:rsidR="00B71B86" w:rsidRDefault="00B71B8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_Toc43104443 \h </w:instrText>
      </w:r>
      <w:r>
        <w:fldChar w:fldCharType="separate"/>
      </w:r>
      <w:r>
        <w:t>32</w:t>
      </w:r>
      <w:r>
        <w:fldChar w:fldCharType="end"/>
      </w:r>
    </w:p>
    <w:p w14:paraId="64A3CB75" w14:textId="77777777" w:rsidR="00B71B86" w:rsidRDefault="00B71B8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_Toc43104444 \h </w:instrText>
      </w:r>
      <w:r>
        <w:fldChar w:fldCharType="separate"/>
      </w:r>
      <w:r>
        <w:t>34</w:t>
      </w:r>
      <w:r>
        <w:fldChar w:fldCharType="end"/>
      </w:r>
    </w:p>
    <w:p w14:paraId="7AC1338C" w14:textId="77777777" w:rsidR="00B71B86" w:rsidRDefault="00B71B8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_Toc43104445 \h </w:instrText>
      </w:r>
      <w:r>
        <w:fldChar w:fldCharType="separate"/>
      </w:r>
      <w:r>
        <w:t>34</w:t>
      </w:r>
      <w:r>
        <w:fldChar w:fldCharType="end"/>
      </w:r>
    </w:p>
    <w:p w14:paraId="60E37F36" w14:textId="77777777" w:rsidR="00B71B86" w:rsidRDefault="00B71B8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_Toc43104446 \h </w:instrText>
      </w:r>
      <w:r>
        <w:fldChar w:fldCharType="separate"/>
      </w:r>
      <w:r>
        <w:t>35</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3104386"/>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3104387"/>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3104388"/>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3104389"/>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2CECBF95" w14:textId="4CE5009A" w:rsidR="00FA0DB5" w:rsidRPr="00AA1DBC" w:rsidRDefault="00FA0DB5" w:rsidP="00396267">
      <w:pPr>
        <w:pStyle w:val="EX"/>
      </w:pPr>
      <w:r>
        <w:t>[21]</w:t>
      </w:r>
      <w:r>
        <w:tab/>
        <w:t>3GPP TS 38.321: "NR; Medium Access Control (MAC)</w:t>
      </w:r>
      <w:r w:rsidR="00D81C6D">
        <w:t xml:space="preserve"> protocol specification".</w:t>
      </w:r>
    </w:p>
    <w:p w14:paraId="128687EC" w14:textId="77777777" w:rsidR="00396267" w:rsidRPr="004D3578" w:rsidRDefault="00396267" w:rsidP="00396267">
      <w:pPr>
        <w:pStyle w:val="Heading1"/>
      </w:pPr>
      <w:bookmarkStart w:id="27" w:name="_Toc24049667"/>
      <w:bookmarkStart w:id="28" w:name="_Toc25753633"/>
      <w:bookmarkStart w:id="29" w:name="_Toc43104390"/>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43104391"/>
      <w:r w:rsidRPr="004D3578">
        <w:t>3.1</w:t>
      </w:r>
      <w:r w:rsidRPr="004D3578">
        <w:tab/>
      </w:r>
      <w:r>
        <w:t>Terms</w:t>
      </w:r>
      <w:bookmarkEnd w:id="30"/>
      <w:bookmarkEnd w:id="31"/>
      <w:bookmarkEnd w:id="32"/>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43104392"/>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43104393"/>
      <w:r w:rsidRPr="004D3578">
        <w:t>3.3</w:t>
      </w:r>
      <w:r w:rsidRPr="004D3578">
        <w:tab/>
        <w:t>Abbreviations</w:t>
      </w:r>
      <w:bookmarkEnd w:id="36"/>
      <w:bookmarkEnd w:id="37"/>
      <w:bookmarkEnd w:id="38"/>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9" w:name="_Toc24049671"/>
      <w:bookmarkStart w:id="40" w:name="_Toc25753637"/>
      <w:bookmarkStart w:id="41" w:name="_Toc43104394"/>
      <w:r>
        <w:t>4</w:t>
      </w:r>
      <w:r>
        <w:tab/>
        <w:t>Services and requirements</w:t>
      </w:r>
      <w:bookmarkEnd w:id="39"/>
      <w:bookmarkEnd w:id="40"/>
      <w:bookmarkEnd w:id="41"/>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6455F">
        <w:t>3GPP 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5C6F08">
        <w:t>3GPP 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6455F">
        <w:t>3GPP 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6455F">
        <w:t>3GPP 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r w:rsidR="006615C8">
        <w:t>3GPP 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r w:rsidR="0066455F">
        <w:t>3GPP 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6455F">
        <w:t>3GPP 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2" w:name="_Toc24049672"/>
      <w:bookmarkStart w:id="43" w:name="_Toc25753638"/>
      <w:bookmarkStart w:id="44" w:name="_Toc43104395"/>
      <w:r>
        <w:t>5</w:t>
      </w:r>
      <w:r w:rsidRPr="004D3578">
        <w:tab/>
      </w:r>
      <w:r>
        <w:t>LTE V2X</w:t>
      </w:r>
      <w:bookmarkEnd w:id="42"/>
      <w:bookmarkEnd w:id="43"/>
      <w:bookmarkEnd w:id="44"/>
    </w:p>
    <w:p w14:paraId="2820D3B7" w14:textId="77777777" w:rsidR="00396267" w:rsidRDefault="00396267" w:rsidP="00396267">
      <w:pPr>
        <w:pStyle w:val="Heading2"/>
      </w:pPr>
      <w:bookmarkStart w:id="45" w:name="_Toc24049673"/>
      <w:bookmarkStart w:id="46" w:name="_Toc25753639"/>
      <w:bookmarkStart w:id="47" w:name="_Toc43104396"/>
      <w:r>
        <w:t>5.1</w:t>
      </w:r>
      <w:r>
        <w:tab/>
        <w:t>V2X sidelink physical layer</w:t>
      </w:r>
      <w:bookmarkEnd w:id="45"/>
      <w:bookmarkEnd w:id="46"/>
      <w:bookmarkEnd w:id="47"/>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8" w:name="_Toc24049674"/>
      <w:bookmarkStart w:id="49" w:name="_Toc25753640"/>
      <w:bookmarkStart w:id="50" w:name="_Toc43104397"/>
      <w:r>
        <w:t>5.1.1</w:t>
      </w:r>
      <w:r>
        <w:tab/>
        <w:t>Physical sidelink channels and signals</w:t>
      </w:r>
      <w:bookmarkEnd w:id="48"/>
      <w:bookmarkEnd w:id="49"/>
      <w:bookmarkEnd w:id="50"/>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r w:rsidR="0066455F">
        <w:t>3GPP TS</w:t>
      </w:r>
      <w:r w:rsidR="0066455F" w:rsidRPr="004D3578">
        <w:t> </w:t>
      </w:r>
      <w:r w:rsidR="0066455F">
        <w:t xml:space="preserve">36.211 </w:t>
      </w:r>
      <w:r>
        <w:t>[8, section 9.6]</w:t>
      </w:r>
    </w:p>
    <w:p w14:paraId="5D175D2A" w14:textId="0E664AA1" w:rsidR="00396267" w:rsidRDefault="00396267" w:rsidP="00396267">
      <w:pPr>
        <w:pStyle w:val="B1"/>
      </w:pPr>
      <w:r>
        <w:t>-</w:t>
      </w:r>
      <w:r>
        <w:tab/>
        <w:t xml:space="preserve">Physical sidelink control channel (PSCCH), specified in </w:t>
      </w:r>
      <w:r w:rsidR="0066455F">
        <w:t>3GPP TS</w:t>
      </w:r>
      <w:r w:rsidR="0066455F" w:rsidRPr="004D3578">
        <w:t> </w:t>
      </w:r>
      <w:r w:rsidR="0066455F">
        <w:t xml:space="preserve">36.211 </w:t>
      </w:r>
      <w:r>
        <w:t>[8, section  9.4]</w:t>
      </w:r>
    </w:p>
    <w:p w14:paraId="645DF6C9" w14:textId="0549C388" w:rsidR="00396267" w:rsidRDefault="00396267" w:rsidP="00396267">
      <w:pPr>
        <w:pStyle w:val="B1"/>
      </w:pPr>
      <w:r>
        <w:t>-</w:t>
      </w:r>
      <w:r>
        <w:tab/>
        <w:t xml:space="preserve">Physical sidelink shared channel (PSSCH), specified in </w:t>
      </w:r>
      <w:r w:rsidR="0066455F">
        <w:t>3GPP TS</w:t>
      </w:r>
      <w:r w:rsidR="0066455F" w:rsidRPr="004D3578">
        <w:t> </w:t>
      </w:r>
      <w:r w:rsidR="0066455F">
        <w:t xml:space="preserve">36.211 </w:t>
      </w:r>
      <w:r>
        <w:t>[8, section 9.3]</w:t>
      </w:r>
    </w:p>
    <w:p w14:paraId="03D177C2" w14:textId="79DEDEFE" w:rsidR="00396267" w:rsidRDefault="00396267" w:rsidP="00396267">
      <w:pPr>
        <w:pStyle w:val="B1"/>
      </w:pPr>
      <w:r>
        <w:t>-</w:t>
      </w:r>
      <w:r>
        <w:tab/>
        <w:t xml:space="preserve">Primary and secondary sidelink synchronization signals (PSSS and SSSS) specified in </w:t>
      </w:r>
      <w:r w:rsidR="0066455F">
        <w:t>3GPP TS</w:t>
      </w:r>
      <w:r w:rsidR="0066455F" w:rsidRPr="004D3578">
        <w:t> </w:t>
      </w:r>
      <w:r w:rsidR="0066455F">
        <w:t xml:space="preserve">36.211 </w:t>
      </w:r>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r w:rsidR="0066455F">
        <w:t>3GPP TS</w:t>
      </w:r>
      <w:r w:rsidR="0066455F" w:rsidRPr="004D3578">
        <w:t> </w:t>
      </w:r>
      <w:r w:rsidR="0066455F">
        <w:t xml:space="preserve">36.211 </w:t>
      </w:r>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2F143C">
        <w:t>3GPP TS</w:t>
      </w:r>
      <w:r w:rsidR="002F143C" w:rsidRPr="004D3578">
        <w:t> </w:t>
      </w:r>
      <w:r w:rsidR="002F143C">
        <w:t xml:space="preserve">36.212 </w:t>
      </w:r>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1" w:name="_Toc24049675"/>
      <w:bookmarkStart w:id="52" w:name="_Toc25753641"/>
      <w:bookmarkStart w:id="53" w:name="_Toc43104398"/>
      <w:r>
        <w:t>5.1.2</w:t>
      </w:r>
      <w:r>
        <w:tab/>
        <w:t>Sidelink synchronization</w:t>
      </w:r>
      <w:bookmarkEnd w:id="51"/>
      <w:bookmarkEnd w:id="52"/>
      <w:bookmarkEnd w:id="53"/>
    </w:p>
    <w:p w14:paraId="314802CE" w14:textId="77777777" w:rsidR="00396267" w:rsidRDefault="00396267" w:rsidP="00396267">
      <w:pPr>
        <w:pStyle w:val="Heading4"/>
      </w:pPr>
      <w:bookmarkStart w:id="54" w:name="_Toc24049676"/>
      <w:bookmarkStart w:id="55" w:name="_Toc25753642"/>
      <w:r>
        <w:t>5.1.2.1</w:t>
      </w:r>
      <w:r>
        <w:tab/>
        <w:t>Synchronization references and priorities</w:t>
      </w:r>
      <w:bookmarkEnd w:id="54"/>
      <w:bookmarkEnd w:id="55"/>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2F143C">
        <w:t>3GPP TS</w:t>
      </w:r>
      <w:r w:rsidR="002F143C" w:rsidRPr="004D3578">
        <w:t> </w:t>
      </w:r>
      <w:r w:rsidR="002F143C">
        <w:t xml:space="preserve">36.331 </w:t>
      </w:r>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6" w:name="_Toc24049677"/>
      <w:bookmarkStart w:id="57" w:name="_Toc25753643"/>
      <w:r>
        <w:t>5.1.2.2</w:t>
      </w:r>
      <w:r>
        <w:tab/>
        <w:t>SLSS</w:t>
      </w:r>
      <w:bookmarkEnd w:id="56"/>
      <w:bookmarkEnd w:id="57"/>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2F143C">
        <w:t>3GPP TS</w:t>
      </w:r>
      <w:r w:rsidR="002F143C" w:rsidRPr="004D3578">
        <w:t> </w:t>
      </w:r>
      <w:r w:rsidR="002F143C">
        <w:t xml:space="preserve">36.331 </w:t>
      </w:r>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8" w:name="_Toc24049678"/>
      <w:bookmarkStart w:id="59" w:name="_Toc25753644"/>
      <w:r>
        <w:t>5.1.2.2.1</w:t>
      </w:r>
      <w:r>
        <w:tab/>
        <w:t>SLSSID</w:t>
      </w:r>
      <w:bookmarkEnd w:id="58"/>
      <w:bookmarkEnd w:id="59"/>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0" w:name="_Toc24049679"/>
      <w:bookmarkStart w:id="61" w:name="_Toc25753645"/>
      <w:bookmarkStart w:id="62" w:name="_Toc43104399"/>
      <w:r>
        <w:t>5.1.3</w:t>
      </w:r>
      <w:r>
        <w:tab/>
        <w:t>Multi-carrier operation and carrier aggregation</w:t>
      </w:r>
      <w:bookmarkEnd w:id="60"/>
      <w:bookmarkEnd w:id="61"/>
      <w:bookmarkEnd w:id="62"/>
    </w:p>
    <w:p w14:paraId="593760D3" w14:textId="59B4BDEE" w:rsidR="00396267" w:rsidRDefault="00396267" w:rsidP="00396267">
      <w:r>
        <w:t xml:space="preserve">V2X operation is defined in band 47 </w:t>
      </w:r>
      <w:r w:rsidR="00F96C7B">
        <w:t xml:space="preserve">in </w:t>
      </w:r>
      <w:r w:rsidR="00F96C7B" w:rsidRPr="00241357">
        <w:t>3GPP TS</w:t>
      </w:r>
      <w:r w:rsidR="00F96C7B" w:rsidRPr="004D3578">
        <w:t> </w:t>
      </w:r>
      <w:r w:rsidR="00F96C7B" w:rsidRPr="00241357">
        <w:t>36.101</w:t>
      </w:r>
      <w:r w:rsidR="00F96C7B">
        <w:t xml:space="preserve"> </w:t>
      </w:r>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3" w:name="_Toc24049680"/>
      <w:bookmarkStart w:id="64" w:name="_Toc25753646"/>
      <w:bookmarkStart w:id="65" w:name="_Toc43104400"/>
      <w:r>
        <w:t>5.2</w:t>
      </w:r>
      <w:r>
        <w:tab/>
        <w:t>V2X sidelink resource allocation</w:t>
      </w:r>
      <w:bookmarkEnd w:id="63"/>
      <w:bookmarkEnd w:id="64"/>
      <w:bookmarkEnd w:id="65"/>
    </w:p>
    <w:p w14:paraId="5FC51225" w14:textId="77777777" w:rsidR="00396267" w:rsidRDefault="00396267" w:rsidP="00396267">
      <w:pPr>
        <w:pStyle w:val="Heading3"/>
      </w:pPr>
      <w:bookmarkStart w:id="66" w:name="_Toc24049681"/>
      <w:bookmarkStart w:id="67" w:name="_Toc25753647"/>
      <w:bookmarkStart w:id="68" w:name="_Toc43104401"/>
      <w:r>
        <w:t>5.2.1</w:t>
      </w:r>
      <w:r>
        <w:tab/>
        <w:t>Resource pools</w:t>
      </w:r>
      <w:bookmarkEnd w:id="66"/>
      <w:bookmarkEnd w:id="67"/>
      <w:bookmarkEnd w:id="68"/>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9" w:name="_Toc24049682"/>
      <w:bookmarkStart w:id="70" w:name="_Toc25753648"/>
      <w:bookmarkStart w:id="71" w:name="_Toc43104402"/>
      <w:r>
        <w:t>5.2.2</w:t>
      </w:r>
      <w:r>
        <w:tab/>
        <w:t>Resource allocation modes</w:t>
      </w:r>
      <w:bookmarkEnd w:id="69"/>
      <w:bookmarkEnd w:id="70"/>
      <w:bookmarkEnd w:id="71"/>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2" w:name="_Toc24049683"/>
      <w:bookmarkStart w:id="73" w:name="_Toc25753649"/>
      <w:r>
        <w:t>5.2.2.1</w:t>
      </w:r>
      <w:r>
        <w:tab/>
        <w:t>Resource allocation mode 3</w:t>
      </w:r>
      <w:bookmarkEnd w:id="72"/>
      <w:bookmarkEnd w:id="73"/>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3B708EA" w:rsidR="00396267" w:rsidRDefault="00396267" w:rsidP="00396267">
      <w:r>
        <w:t xml:space="preserve">A dynamic sidelink grant DCI provides, amongst other details </w:t>
      </w:r>
      <w:r w:rsidR="00F96C7B">
        <w:t>3GPP TS</w:t>
      </w:r>
      <w:r w:rsidR="00F96C7B" w:rsidRPr="004D3578">
        <w:t> </w:t>
      </w:r>
      <w:r w:rsidR="00F96C7B">
        <w:t xml:space="preserve">36.212 </w:t>
      </w:r>
      <w:r>
        <w:t>[9,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3GPP TS</w:t>
      </w:r>
      <w:r w:rsidR="00F96C7B" w:rsidRPr="004D3578">
        <w:t> </w:t>
      </w:r>
      <w:r w:rsidR="00F96C7B">
        <w:t>36.212 [9, section 5.4.3.1.2]</w:t>
      </w:r>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4" w:name="_Toc24049684"/>
      <w:bookmarkStart w:id="75" w:name="_Toc25753650"/>
      <w:r>
        <w:t>5.2.2.2</w:t>
      </w:r>
      <w:r>
        <w:tab/>
        <w:t>Resource allocation mode 4</w:t>
      </w:r>
      <w:bookmarkEnd w:id="74"/>
      <w:bookmarkEnd w:id="7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6" w:name="_Toc24049685"/>
      <w:bookmarkStart w:id="77" w:name="_Toc25753651"/>
      <w:r w:rsidDel="005D256B">
        <w:t>5.2.</w:t>
      </w:r>
      <w:r>
        <w:t>2.2.1</w:t>
      </w:r>
      <w:r w:rsidDel="005D256B">
        <w:tab/>
        <w:t>Zones</w:t>
      </w:r>
      <w:bookmarkEnd w:id="76"/>
      <w:bookmarkEnd w:id="77"/>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8" w:name="_Toc24049686"/>
      <w:bookmarkStart w:id="79" w:name="_Toc25753652"/>
      <w:r>
        <w:t>5.2.2.3</w:t>
      </w:r>
      <w:r>
        <w:tab/>
        <w:t>Modes 3 and 4 resource pool sharing</w:t>
      </w:r>
      <w:bookmarkEnd w:id="78"/>
      <w:bookmarkEnd w:id="79"/>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0" w:name="_Toc24049687"/>
      <w:bookmarkStart w:id="81" w:name="_Toc25753653"/>
      <w:bookmarkStart w:id="82" w:name="_Toc43104403"/>
      <w:r>
        <w:t>5.3</w:t>
      </w:r>
      <w:r>
        <w:tab/>
        <w:t>Sidelink congestion control</w:t>
      </w:r>
      <w:bookmarkEnd w:id="80"/>
      <w:bookmarkEnd w:id="81"/>
      <w:bookmarkEnd w:id="82"/>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r w:rsidR="00FC6D95">
        <w:t>3GPP TS</w:t>
      </w:r>
      <w:r w:rsidR="00FC6D95" w:rsidRPr="004D3578">
        <w:t> </w:t>
      </w:r>
      <w:r w:rsidR="00FC6D95">
        <w:t xml:space="preserve">36.214 </w:t>
      </w:r>
      <w:r>
        <w:t>[12, section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3GPP TS</w:t>
      </w:r>
      <w:r w:rsidR="00FC6D95" w:rsidRPr="004D3578">
        <w:t> </w:t>
      </w:r>
      <w:r w:rsidR="00FC6D95">
        <w:t>36.214</w:t>
      </w:r>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3" w:name="_Toc24049688"/>
      <w:bookmarkStart w:id="84" w:name="_Toc25753654"/>
      <w:bookmarkStart w:id="85" w:name="_Toc43104404"/>
      <w:r>
        <w:t>5.4</w:t>
      </w:r>
      <w:r>
        <w:tab/>
        <w:t>V2X sidelink higher-layer protocols</w:t>
      </w:r>
      <w:bookmarkEnd w:id="83"/>
      <w:bookmarkEnd w:id="84"/>
      <w:bookmarkEnd w:id="85"/>
    </w:p>
    <w:p w14:paraId="6FF0317E" w14:textId="77777777" w:rsidR="00396267" w:rsidRPr="003A0AE4" w:rsidRDefault="00396267" w:rsidP="00396267">
      <w:pPr>
        <w:pStyle w:val="Heading3"/>
      </w:pPr>
      <w:bookmarkStart w:id="86" w:name="_Toc24049689"/>
      <w:bookmarkStart w:id="87" w:name="_Toc25753655"/>
      <w:bookmarkStart w:id="88" w:name="_Toc43104405"/>
      <w:r w:rsidRPr="003A0AE4">
        <w:t>5.</w:t>
      </w:r>
      <w:r w:rsidRPr="003A0AE4">
        <w:rPr>
          <w:rFonts w:hint="eastAsia"/>
        </w:rPr>
        <w:t>4.1</w:t>
      </w:r>
      <w:r w:rsidRPr="003A0AE4">
        <w:tab/>
      </w:r>
      <w:r w:rsidRPr="003A0AE4">
        <w:rPr>
          <w:rFonts w:hint="eastAsia"/>
        </w:rPr>
        <w:t>General</w:t>
      </w:r>
      <w:bookmarkEnd w:id="86"/>
      <w:bookmarkEnd w:id="87"/>
      <w:bookmarkEnd w:id="88"/>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FC6D95">
        <w:t>3GPP TS</w:t>
      </w:r>
      <w:r w:rsidR="00FC6D95" w:rsidRPr="004D3578">
        <w:t> </w:t>
      </w:r>
      <w:r w:rsidR="00FC6D95">
        <w:t xml:space="preserve">36.300 </w:t>
      </w:r>
      <w:r>
        <w:t>[13, section 6]</w:t>
      </w:r>
      <w:r w:rsidRPr="00C35968">
        <w:t xml:space="preserve">, and some other details specific </w:t>
      </w:r>
      <w:r>
        <w:t>to</w:t>
      </w:r>
      <w:r w:rsidRPr="00C35968">
        <w:t xml:space="preserve"> V2X sidelink are described in </w:t>
      </w:r>
      <w:r w:rsidR="00FC6D95">
        <w:t>3GPP TS</w:t>
      </w:r>
      <w:r w:rsidR="00FC6D95" w:rsidRPr="004D3578">
        <w:t> </w:t>
      </w:r>
      <w:r w:rsidR="00FC6D95">
        <w:t xml:space="preserve">36.300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26405A81"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FC6D95">
        <w:t>3GPP TS</w:t>
      </w:r>
      <w:r w:rsidR="00FC6D95" w:rsidRPr="004D3578">
        <w:t> </w:t>
      </w:r>
      <w:r w:rsidR="00FC6D95">
        <w:t xml:space="preserve">36.300 </w:t>
      </w:r>
      <w:r>
        <w:rPr>
          <w:lang w:eastAsia="zh-CN"/>
        </w:rPr>
        <w:t xml:space="preserve">[13, section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9" w:name="_Toc24049690"/>
      <w:bookmarkStart w:id="90" w:name="_Toc25753656"/>
      <w:bookmarkStart w:id="91" w:name="_Toc43104406"/>
      <w:r w:rsidRPr="003A0AE4">
        <w:t>5.</w:t>
      </w:r>
      <w:r w:rsidRPr="003A0AE4">
        <w:rPr>
          <w:rFonts w:hint="eastAsia"/>
        </w:rPr>
        <w:t>4.2</w:t>
      </w:r>
      <w:r w:rsidRPr="003A0AE4">
        <w:tab/>
      </w:r>
      <w:r w:rsidRPr="003A0AE4">
        <w:rPr>
          <w:rFonts w:hint="eastAsia"/>
        </w:rPr>
        <w:t>Resource pool configuration</w:t>
      </w:r>
      <w:bookmarkEnd w:id="89"/>
      <w:bookmarkEnd w:id="90"/>
      <w:bookmarkEnd w:id="91"/>
    </w:p>
    <w:p w14:paraId="4F106D44" w14:textId="68E261E5"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FC6D95">
        <w:t>3GPP TS</w:t>
      </w:r>
      <w:r w:rsidR="00FC6D95" w:rsidRPr="004D3578">
        <w:t> </w:t>
      </w:r>
      <w:r w:rsidR="00FC6D95">
        <w:t xml:space="preserve">36.300 </w:t>
      </w:r>
      <w:r>
        <w:rPr>
          <w:lang w:eastAsia="zh-CN"/>
        </w:rPr>
        <w:t>[</w:t>
      </w:r>
      <w:r w:rsidR="004B5DB8">
        <w:rPr>
          <w:lang w:eastAsia="zh-CN"/>
        </w:rPr>
        <w:t>17</w:t>
      </w:r>
      <w:r>
        <w:rPr>
          <w:lang w:eastAsia="zh-CN"/>
        </w:rPr>
        <w:t xml:space="preserve">, sections </w:t>
      </w:r>
      <w:r w:rsidR="004B5DB8">
        <w:t>5.10.12</w:t>
      </w:r>
      <w:r>
        <w:t xml:space="preserve"> and 5.10.13]</w:t>
      </w:r>
      <w:r>
        <w:rPr>
          <w:lang w:eastAsia="zh-CN"/>
        </w:rPr>
        <w:t>.</w:t>
      </w:r>
    </w:p>
    <w:p w14:paraId="443CAA10" w14:textId="77777777" w:rsidR="00396267" w:rsidRPr="003A0AE4" w:rsidRDefault="00396267" w:rsidP="00396267">
      <w:pPr>
        <w:pStyle w:val="Heading3"/>
      </w:pPr>
      <w:bookmarkStart w:id="92" w:name="_Toc24049691"/>
      <w:bookmarkStart w:id="93" w:name="_Toc25753657"/>
      <w:bookmarkStart w:id="94" w:name="_Toc43104407"/>
      <w:r w:rsidRPr="003A0AE4">
        <w:rPr>
          <w:rFonts w:hint="eastAsia"/>
        </w:rPr>
        <w:t>5.4.3</w:t>
      </w:r>
      <w:r w:rsidRPr="003A0AE4">
        <w:rPr>
          <w:rFonts w:hint="eastAsia"/>
        </w:rPr>
        <w:tab/>
        <w:t>M</w:t>
      </w:r>
      <w:r w:rsidRPr="003A0AE4">
        <w:t>easurement</w:t>
      </w:r>
      <w:r w:rsidRPr="003A0AE4">
        <w:rPr>
          <w:rFonts w:hint="eastAsia"/>
        </w:rPr>
        <w:t xml:space="preserve"> and reporting</w:t>
      </w:r>
      <w:bookmarkEnd w:id="92"/>
      <w:bookmarkEnd w:id="93"/>
      <w:bookmarkEnd w:id="94"/>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FC6D95">
        <w:t>3GPP TS</w:t>
      </w:r>
      <w:r w:rsidR="00FC6D95" w:rsidRPr="004D3578">
        <w:t> </w:t>
      </w:r>
      <w:r w:rsidR="00FC6D95">
        <w:t>36.331</w:t>
      </w:r>
      <w:r w:rsidR="00FC6D95">
        <w:rPr>
          <w:lang w:eastAsia="zh-CN"/>
        </w:rPr>
        <w:t xml:space="preserve"> </w:t>
      </w:r>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95" w:name="_Toc24049692"/>
      <w:bookmarkStart w:id="96" w:name="_Toc25753658"/>
      <w:bookmarkStart w:id="97" w:name="_Toc43104408"/>
      <w:r w:rsidRPr="003A0AE4">
        <w:t>5.</w:t>
      </w:r>
      <w:r w:rsidRPr="003A0AE4">
        <w:rPr>
          <w:rFonts w:hint="eastAsia"/>
        </w:rPr>
        <w:t>4.4</w:t>
      </w:r>
      <w:r w:rsidRPr="003A0AE4">
        <w:tab/>
      </w:r>
      <w:r w:rsidRPr="003A0AE4">
        <w:rPr>
          <w:rFonts w:hint="eastAsia"/>
        </w:rPr>
        <w:t>Mobility management</w:t>
      </w:r>
      <w:bookmarkEnd w:id="95"/>
      <w:bookmarkEnd w:id="96"/>
      <w:bookmarkEnd w:id="97"/>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615C8">
        <w:t>3GPP TS</w:t>
      </w:r>
      <w:r w:rsidR="006615C8" w:rsidRPr="004D3578">
        <w:t> </w:t>
      </w:r>
      <w:r w:rsidR="006615C8">
        <w:t>36.331</w:t>
      </w:r>
      <w:r w:rsidR="006615C8">
        <w:rPr>
          <w:lang w:eastAsia="zh-CN"/>
        </w:rPr>
        <w:t xml:space="preserve">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8" w:name="_Toc24049693"/>
      <w:bookmarkStart w:id="99" w:name="_Toc25753659"/>
      <w:bookmarkStart w:id="100" w:name="_Toc43104409"/>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8"/>
      <w:bookmarkEnd w:id="99"/>
      <w:bookmarkEnd w:id="100"/>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FC6D95">
        <w:t>3GPP TS</w:t>
      </w:r>
      <w:r w:rsidR="00FC6D95" w:rsidRPr="004D3578">
        <w:t> </w:t>
      </w:r>
      <w:r w:rsidR="00FC6D95">
        <w:t>36.331</w:t>
      </w:r>
      <w:r w:rsidR="00FC6D95">
        <w:rPr>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1" w:name="_Toc24049694"/>
      <w:bookmarkStart w:id="102" w:name="_Toc25753660"/>
      <w:bookmarkStart w:id="103" w:name="_Toc43104410"/>
      <w:r w:rsidRPr="003A0AE4">
        <w:rPr>
          <w:rFonts w:hint="eastAsia"/>
        </w:rPr>
        <w:t>5.4.6</w:t>
      </w:r>
      <w:r w:rsidRPr="003A0AE4">
        <w:rPr>
          <w:rFonts w:hint="eastAsia"/>
        </w:rPr>
        <w:tab/>
        <w:t>Transmission carrier selection</w:t>
      </w:r>
      <w:bookmarkEnd w:id="101"/>
      <w:bookmarkEnd w:id="102"/>
      <w:bookmarkEnd w:id="103"/>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FC6D95">
        <w:t>3GPP TS</w:t>
      </w:r>
      <w:r w:rsidR="00FC6D95" w:rsidRPr="004D3578">
        <w:t> </w:t>
      </w:r>
      <w:r w:rsidR="00FC6D95">
        <w:t>36.331</w:t>
      </w:r>
      <w:r w:rsidR="00FC6D95">
        <w:rPr>
          <w:lang w:eastAsia="zh-CN"/>
        </w:rPr>
        <w:t xml:space="preserve"> </w:t>
      </w:r>
      <w:r>
        <w:rPr>
          <w:lang w:eastAsia="zh-CN"/>
        </w:rPr>
        <w:t>[10, section 5.10.13.1]. Details of transmission carrier selection are specified in</w:t>
      </w:r>
      <w:r w:rsidRPr="005A0D46">
        <w:rPr>
          <w:lang w:eastAsia="zh-CN"/>
        </w:rPr>
        <w:t xml:space="preserve"> </w:t>
      </w:r>
      <w:r w:rsidR="00FC6D95">
        <w:t>3GPP TS</w:t>
      </w:r>
      <w:r w:rsidR="00FC6D95" w:rsidRPr="004D3578">
        <w:t> </w:t>
      </w:r>
      <w:r w:rsidR="00FC6D95">
        <w:t>36.321</w:t>
      </w:r>
      <w:r w:rsidR="00FC6D95"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4" w:name="_Toc24049695"/>
      <w:bookmarkStart w:id="105" w:name="_Toc25753661"/>
      <w:bookmarkStart w:id="106" w:name="_Toc43104411"/>
      <w:r w:rsidRPr="003A0AE4">
        <w:rPr>
          <w:rFonts w:hint="eastAsia"/>
        </w:rPr>
        <w:t>5.4.7</w:t>
      </w:r>
      <w:r w:rsidRPr="003A0AE4">
        <w:rPr>
          <w:rFonts w:hint="eastAsia"/>
        </w:rPr>
        <w:tab/>
        <w:t>SL packet duplication</w:t>
      </w:r>
      <w:bookmarkEnd w:id="104"/>
      <w:bookmarkEnd w:id="105"/>
      <w:bookmarkEnd w:id="106"/>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FC6D95">
        <w:t>3GPP TS</w:t>
      </w:r>
      <w:r w:rsidR="00FC6D95" w:rsidRPr="004D3578">
        <w:t> </w:t>
      </w:r>
      <w:r w:rsidR="00FC6D95">
        <w:t>36.3</w:t>
      </w:r>
      <w:r w:rsidR="00FC6D95">
        <w:rPr>
          <w:lang w:eastAsia="zh-CN"/>
        </w:rPr>
        <w:t xml:space="preserve">23 </w:t>
      </w:r>
      <w:r>
        <w:rPr>
          <w:lang w:eastAsia="zh-CN"/>
        </w:rPr>
        <w:t xml:space="preserve">[15, section </w:t>
      </w:r>
      <w:r>
        <w:rPr>
          <w:rFonts w:hint="eastAsia"/>
          <w:lang w:eastAsia="zh-CN"/>
        </w:rPr>
        <w:t>5.1.3 and 5.1.4</w:t>
      </w:r>
      <w:r>
        <w:rPr>
          <w:lang w:eastAsia="zh-CN"/>
        </w:rPr>
        <w:t>]</w:t>
      </w:r>
      <w:r>
        <w:rPr>
          <w:rFonts w:hint="eastAsia"/>
          <w:lang w:eastAsia="zh-CN"/>
        </w:rPr>
        <w:t xml:space="preserve"> as well as </w:t>
      </w:r>
      <w:r w:rsidR="00FC6D95">
        <w:t>3GPP TS</w:t>
      </w:r>
      <w:r w:rsidR="00FC6D95" w:rsidRPr="004D3578">
        <w:t> </w:t>
      </w:r>
      <w:r w:rsidR="00FC6D95">
        <w:t>36.321</w:t>
      </w:r>
      <w:r w:rsidR="00FC6D95" w:rsidRPr="005A0D46">
        <w:rPr>
          <w:lang w:eastAsia="zh-CN"/>
        </w:rPr>
        <w:t xml:space="preserve">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7" w:name="_Toc24049696"/>
      <w:bookmarkStart w:id="108" w:name="_Toc25753662"/>
      <w:bookmarkStart w:id="109" w:name="_Toc43104412"/>
      <w:r w:rsidRPr="003A0AE4">
        <w:rPr>
          <w:rFonts w:hint="eastAsia"/>
        </w:rPr>
        <w:t>5.4.8</w:t>
      </w:r>
      <w:r w:rsidRPr="003A0AE4">
        <w:rPr>
          <w:rFonts w:hint="eastAsia"/>
        </w:rPr>
        <w:tab/>
        <w:t>Coordination between UL and V2X SL transmission</w:t>
      </w:r>
      <w:bookmarkEnd w:id="107"/>
      <w:bookmarkEnd w:id="108"/>
      <w:bookmarkEnd w:id="109"/>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FC6D95">
        <w:t>3GPP TS</w:t>
      </w:r>
      <w:r w:rsidR="00FC6D95" w:rsidRPr="004D3578">
        <w:t> </w:t>
      </w:r>
      <w:r w:rsidR="00FC6D95">
        <w:t>36.321</w:t>
      </w:r>
      <w:r w:rsidR="00FC6D95">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0" w:name="_Toc24049697"/>
      <w:bookmarkStart w:id="111" w:name="_Toc25753663"/>
      <w:bookmarkStart w:id="112" w:name="_Toc43104413"/>
      <w:r w:rsidRPr="003A0AE4">
        <w:rPr>
          <w:rFonts w:hint="eastAsia"/>
        </w:rPr>
        <w:t>5.4.9</w:t>
      </w:r>
      <w:r w:rsidRPr="003A0AE4">
        <w:rPr>
          <w:rFonts w:hint="eastAsia"/>
        </w:rPr>
        <w:tab/>
        <w:t>Multi-PLMN operation</w:t>
      </w:r>
      <w:bookmarkEnd w:id="110"/>
      <w:bookmarkEnd w:id="111"/>
      <w:bookmarkEnd w:id="112"/>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FC6D95">
        <w:t>3GPP TS</w:t>
      </w:r>
      <w:r w:rsidR="00FC6D95" w:rsidRPr="004D3578">
        <w:t> </w:t>
      </w:r>
      <w:r w:rsidR="00FC6D95">
        <w:t xml:space="preserve">36.331 </w:t>
      </w:r>
      <w:r>
        <w:t>[10, section</w:t>
      </w:r>
      <w:r>
        <w:rPr>
          <w:rFonts w:hint="eastAsia"/>
          <w:lang w:eastAsia="zh-CN"/>
        </w:rPr>
        <w:t xml:space="preserve"> </w:t>
      </w:r>
      <w:r>
        <w:t>23.14.1.1].</w:t>
      </w:r>
    </w:p>
    <w:p w14:paraId="25DB734B" w14:textId="77777777" w:rsidR="00396267" w:rsidRDefault="00396267" w:rsidP="00396267">
      <w:pPr>
        <w:pStyle w:val="Heading2"/>
      </w:pPr>
      <w:bookmarkStart w:id="113" w:name="_Toc24049698"/>
      <w:bookmarkStart w:id="114" w:name="_Toc25753664"/>
      <w:bookmarkStart w:id="115" w:name="_Toc43104414"/>
      <w:r>
        <w:t>5.5</w:t>
      </w:r>
      <w:r>
        <w:tab/>
        <w:t>V2X via the Uu interface</w:t>
      </w:r>
      <w:bookmarkEnd w:id="113"/>
      <w:bookmarkEnd w:id="114"/>
      <w:bookmarkEnd w:id="115"/>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6" w:name="_Toc24049699"/>
      <w:bookmarkStart w:id="117" w:name="_Toc25753665"/>
      <w:bookmarkStart w:id="118" w:name="_Toc43104415"/>
      <w:r>
        <w:t>5.6</w:t>
      </w:r>
      <w:r>
        <w:tab/>
        <w:t>Network aspects</w:t>
      </w:r>
      <w:bookmarkEnd w:id="116"/>
      <w:bookmarkEnd w:id="117"/>
      <w:bookmarkEnd w:id="118"/>
    </w:p>
    <w:p w14:paraId="60311F5F" w14:textId="77777777" w:rsidR="00396267" w:rsidRDefault="00396267" w:rsidP="00396267">
      <w:pPr>
        <w:pStyle w:val="Heading3"/>
      </w:pPr>
      <w:bookmarkStart w:id="119" w:name="_Toc24049700"/>
      <w:bookmarkStart w:id="120" w:name="_Toc25753666"/>
      <w:bookmarkStart w:id="121" w:name="_Toc43104416"/>
      <w:r>
        <w:t>5.6.1</w:t>
      </w:r>
      <w:r>
        <w:tab/>
        <w:t>V2X service authorization</w:t>
      </w:r>
      <w:bookmarkEnd w:id="119"/>
      <w:bookmarkEnd w:id="120"/>
      <w:bookmarkEnd w:id="121"/>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2" w:name="_Toc24049701"/>
      <w:bookmarkStart w:id="123" w:name="_Toc25753667"/>
      <w:bookmarkStart w:id="124" w:name="_Toc43104417"/>
      <w:r>
        <w:t>5.6.2</w:t>
      </w:r>
      <w:r>
        <w:tab/>
        <w:t>Sidelink AMBR</w:t>
      </w:r>
      <w:bookmarkEnd w:id="122"/>
      <w:bookmarkEnd w:id="123"/>
      <w:bookmarkEnd w:id="124"/>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5" w:name="_Toc24049702"/>
      <w:bookmarkStart w:id="126" w:name="_Toc25753668"/>
      <w:bookmarkStart w:id="127" w:name="_Toc43104418"/>
      <w:r>
        <w:t>6</w:t>
      </w:r>
      <w:r>
        <w:tab/>
        <w:t>NR V2X</w:t>
      </w:r>
      <w:bookmarkEnd w:id="125"/>
      <w:bookmarkEnd w:id="126"/>
      <w:bookmarkEnd w:id="127"/>
    </w:p>
    <w:p w14:paraId="3ECD4C1A" w14:textId="77777777" w:rsidR="00396267" w:rsidRDefault="00396267" w:rsidP="00396267">
      <w:pPr>
        <w:pStyle w:val="Heading2"/>
      </w:pPr>
      <w:bookmarkStart w:id="128" w:name="_Toc24049703"/>
      <w:bookmarkStart w:id="129" w:name="_Toc25753669"/>
      <w:bookmarkStart w:id="130" w:name="_Toc43104419"/>
      <w:r>
        <w:t>6.1</w:t>
      </w:r>
      <w:r>
        <w:tab/>
        <w:t>Sidelink unicast, groupcast, and broadcast</w:t>
      </w:r>
      <w:bookmarkEnd w:id="128"/>
      <w:bookmarkEnd w:id="129"/>
      <w:bookmarkEnd w:id="130"/>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1" w:name="_Toc24049704"/>
      <w:bookmarkStart w:id="132" w:name="_Toc25753670"/>
      <w:bookmarkStart w:id="133" w:name="_Toc43104420"/>
      <w:r>
        <w:t>6.2</w:t>
      </w:r>
      <w:r>
        <w:tab/>
        <w:t>V2X sidelink physical layer</w:t>
      </w:r>
      <w:bookmarkEnd w:id="131"/>
      <w:bookmarkEnd w:id="132"/>
      <w:bookmarkEnd w:id="133"/>
    </w:p>
    <w:p w14:paraId="14D836F6" w14:textId="77777777" w:rsidR="00396267" w:rsidRDefault="00396267" w:rsidP="00396267">
      <w:pPr>
        <w:pStyle w:val="Heading3"/>
      </w:pPr>
      <w:bookmarkStart w:id="134" w:name="_Toc24049705"/>
      <w:bookmarkStart w:id="135" w:name="_Toc25753671"/>
      <w:bookmarkStart w:id="136" w:name="_Toc43104421"/>
      <w:r>
        <w:t>6.2.1</w:t>
      </w:r>
      <w:r>
        <w:tab/>
        <w:t>Physical sidelink channels and signals</w:t>
      </w:r>
      <w:bookmarkEnd w:id="134"/>
      <w:bookmarkEnd w:id="135"/>
      <w:bookmarkEnd w:id="136"/>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r w:rsidR="006C5241">
        <w:t xml:space="preserve">3GPP TS 38.211 </w:t>
      </w:r>
      <w:r>
        <w:t>[16, sections 8.3.3 and 8.4.1.4]</w:t>
      </w:r>
    </w:p>
    <w:p w14:paraId="144AFCC5" w14:textId="7C13A8AF" w:rsidR="00396267" w:rsidRDefault="00396267" w:rsidP="00396267">
      <w:pPr>
        <w:pStyle w:val="B1"/>
      </w:pPr>
      <w:r>
        <w:t>-</w:t>
      </w:r>
      <w:r>
        <w:tab/>
        <w:t xml:space="preserve">Physical sidelink control channel (PSCCH) and its DMRS, specified in </w:t>
      </w:r>
      <w:r w:rsidR="006C5241">
        <w:t xml:space="preserve">3GPP TS 38.211 </w:t>
      </w:r>
      <w:r>
        <w:t>[16, sections 8.3.2 and 8.4.1.3]</w:t>
      </w:r>
    </w:p>
    <w:p w14:paraId="1BCFD561" w14:textId="193B412E" w:rsidR="00396267" w:rsidRDefault="00396267" w:rsidP="00396267">
      <w:pPr>
        <w:pStyle w:val="B1"/>
      </w:pPr>
      <w:r>
        <w:t>-</w:t>
      </w:r>
      <w:r>
        <w:tab/>
        <w:t xml:space="preserve">Physical sidelink shared channel (PSSCH) and its DMRS, specified in </w:t>
      </w:r>
      <w:r w:rsidR="006C5241">
        <w:t xml:space="preserve">3GPP TS 38.211 </w:t>
      </w:r>
      <w:r>
        <w:t>[16, sections 8.3.1 and 8.4.1.1]</w:t>
      </w:r>
    </w:p>
    <w:p w14:paraId="0F39AC7A" w14:textId="11404214" w:rsidR="00396267" w:rsidRDefault="00396267" w:rsidP="00396267">
      <w:pPr>
        <w:pStyle w:val="B1"/>
      </w:pPr>
      <w:r>
        <w:t>-</w:t>
      </w:r>
      <w:r>
        <w:tab/>
        <w:t xml:space="preserve">Physical sidelink feedback channel (PSFCH), specified in </w:t>
      </w:r>
      <w:r w:rsidR="006C5241">
        <w:t xml:space="preserve">3GPP TS 38.211 </w:t>
      </w:r>
      <w:r>
        <w:t>[16, section 8.3.4]</w:t>
      </w:r>
    </w:p>
    <w:p w14:paraId="329A8DAD" w14:textId="7EA1E4C0" w:rsidR="00396267" w:rsidRDefault="00396267" w:rsidP="00396267">
      <w:pPr>
        <w:pStyle w:val="B1"/>
      </w:pPr>
      <w:r>
        <w:t>-</w:t>
      </w:r>
      <w:r>
        <w:tab/>
        <w:t xml:space="preserve">Sidelink primary and secondary synchronization signals (S-PSS and S-SSS) specified in </w:t>
      </w:r>
      <w:r w:rsidR="006C5241">
        <w:t xml:space="preserve">3GPP TS 38.211 </w:t>
      </w:r>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r w:rsidR="006C5241">
        <w:t xml:space="preserve">3GPP TS 38.211 </w:t>
      </w:r>
      <w:r>
        <w:t xml:space="preserve">[16, section 8.4.1.2]. </w:t>
      </w:r>
    </w:p>
    <w:p w14:paraId="4113001F" w14:textId="23D1A86A" w:rsidR="00396267" w:rsidRDefault="00396267" w:rsidP="00396267">
      <w:pPr>
        <w:pStyle w:val="B1"/>
      </w:pPr>
      <w:r>
        <w:t>-</w:t>
      </w:r>
      <w:r>
        <w:tab/>
        <w:t xml:space="preserve">Channel state information reference signal (CSI-RS), specified in </w:t>
      </w:r>
      <w:r w:rsidR="006C5241">
        <w:t xml:space="preserve">3GPP TS 38.211 </w:t>
      </w:r>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27444D"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7" w:name="_Toc24049706"/>
      <w:bookmarkStart w:id="138" w:name="_Toc25753672"/>
      <w:bookmarkStart w:id="139" w:name="_Toc43104422"/>
      <w:r>
        <w:t>6.2.2</w:t>
      </w:r>
      <w:r>
        <w:tab/>
        <w:t>Sidelink synchronization</w:t>
      </w:r>
      <w:bookmarkEnd w:id="137"/>
      <w:bookmarkEnd w:id="138"/>
      <w:bookmarkEnd w:id="139"/>
    </w:p>
    <w:p w14:paraId="46F41F86" w14:textId="77777777" w:rsidR="00396267" w:rsidRDefault="00396267" w:rsidP="00396267">
      <w:pPr>
        <w:pStyle w:val="Heading4"/>
      </w:pPr>
      <w:bookmarkStart w:id="140" w:name="_Toc24049707"/>
      <w:bookmarkStart w:id="141" w:name="_Toc25753673"/>
      <w:r>
        <w:t>6.2.2.1</w:t>
      </w:r>
      <w:r>
        <w:tab/>
        <w:t>Synchronization references and priorities</w:t>
      </w:r>
      <w:bookmarkEnd w:id="140"/>
      <w:bookmarkEnd w:id="141"/>
    </w:p>
    <w:p w14:paraId="1E6A1F63" w14:textId="4FD27C8F"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615C8">
        <w:t xml:space="preserve">3GPP TS 38.331 </w:t>
      </w:r>
      <w:r>
        <w:t xml:space="preserve">[17, section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2" w:name="_Toc24049708"/>
      <w:bookmarkStart w:id="143" w:name="_Toc25753674"/>
      <w:r>
        <w:t>6.2.2.2</w:t>
      </w:r>
      <w:r>
        <w:tab/>
        <w:t>S-SSB and SLSS</w:t>
      </w:r>
      <w:bookmarkEnd w:id="142"/>
      <w:bookmarkEnd w:id="143"/>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E451D5">
        <w:t xml:space="preserve">3GPP TS 38.213 </w:t>
      </w:r>
      <w:r>
        <w:t>[</w:t>
      </w:r>
      <w:r w:rsidR="00DA1D7B">
        <w:t>18</w:t>
      </w:r>
      <w:r>
        <w:t xml:space="preserve">, section </w:t>
      </w:r>
      <w:r w:rsidR="00DA1D7B">
        <w:t>16.1</w:t>
      </w:r>
      <w:r>
        <w:t>].</w:t>
      </w:r>
    </w:p>
    <w:p w14:paraId="76EA2851" w14:textId="77777777" w:rsidR="00396267" w:rsidRDefault="00396267" w:rsidP="00396267">
      <w:pPr>
        <w:pStyle w:val="Heading5"/>
      </w:pPr>
      <w:bookmarkStart w:id="144" w:name="_Toc24049709"/>
      <w:bookmarkStart w:id="145" w:name="_Toc25753675"/>
      <w:r>
        <w:t>6.2.2.2.1</w:t>
      </w:r>
      <w:r>
        <w:tab/>
        <w:t>SLSSID</w:t>
      </w:r>
      <w:bookmarkEnd w:id="144"/>
      <w:bookmarkEnd w:id="145"/>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6" w:name="_Toc24049710"/>
      <w:bookmarkStart w:id="147" w:name="_Toc25753676"/>
      <w:bookmarkStart w:id="148" w:name="_Toc43104423"/>
      <w:r>
        <w:t>6.2.3</w:t>
      </w:r>
      <w:r>
        <w:tab/>
        <w:t>Sidelink CSI</w:t>
      </w:r>
      <w:bookmarkEnd w:id="146"/>
      <w:bookmarkEnd w:id="147"/>
      <w:bookmarkEnd w:id="14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9" w:name="_Toc24049711"/>
      <w:bookmarkStart w:id="150" w:name="_Toc25753677"/>
      <w:bookmarkStart w:id="151" w:name="_Toc43104424"/>
      <w:r>
        <w:t>6.2.4</w:t>
      </w:r>
      <w:r>
        <w:tab/>
        <w:t>Sidelink HARQ</w:t>
      </w:r>
      <w:bookmarkEnd w:id="149"/>
      <w:bookmarkEnd w:id="150"/>
      <w:bookmarkEnd w:id="15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2" w:name="_Toc24049712"/>
      <w:bookmarkStart w:id="153" w:name="_Toc25753678"/>
      <w:bookmarkStart w:id="154" w:name="_Toc43104425"/>
      <w:r>
        <w:t>6.2.5</w:t>
      </w:r>
      <w:r>
        <w:tab/>
        <w:t>In-device coexistence between LTE-V2X and NR-V2X sidelinks</w:t>
      </w:r>
      <w:bookmarkEnd w:id="152"/>
      <w:bookmarkEnd w:id="153"/>
      <w:bookmarkEnd w:id="15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5" w:name="_Toc24049713"/>
      <w:bookmarkStart w:id="156" w:name="_Toc25753679"/>
      <w:bookmarkStart w:id="157" w:name="_Toc43104426"/>
      <w:r>
        <w:t>6.3</w:t>
      </w:r>
      <w:r>
        <w:tab/>
        <w:t>V2X sidelink resource allocation</w:t>
      </w:r>
      <w:bookmarkEnd w:id="155"/>
      <w:bookmarkEnd w:id="156"/>
      <w:bookmarkEnd w:id="157"/>
    </w:p>
    <w:p w14:paraId="34324730" w14:textId="77777777" w:rsidR="00396267" w:rsidRDefault="00396267" w:rsidP="00396267">
      <w:pPr>
        <w:pStyle w:val="Heading3"/>
      </w:pPr>
      <w:bookmarkStart w:id="158" w:name="_Toc24049714"/>
      <w:bookmarkStart w:id="159" w:name="_Toc25753680"/>
      <w:bookmarkStart w:id="160" w:name="_Toc43104427"/>
      <w:r>
        <w:t>6.3.1</w:t>
      </w:r>
      <w:r>
        <w:tab/>
        <w:t>Sidelink bandwidth parts and resource pools</w:t>
      </w:r>
      <w:bookmarkEnd w:id="158"/>
      <w:bookmarkEnd w:id="159"/>
      <w:bookmarkEnd w:id="160"/>
    </w:p>
    <w:p w14:paraId="07E1DE73" w14:textId="77777777" w:rsidR="00396267" w:rsidRDefault="00396267" w:rsidP="00396267">
      <w:pPr>
        <w:pStyle w:val="Heading4"/>
        <w:rPr>
          <w:lang w:eastAsia="ko-KR"/>
        </w:rPr>
      </w:pPr>
      <w:bookmarkStart w:id="161" w:name="_Toc24049715"/>
      <w:bookmarkStart w:id="162" w:name="_Toc25753681"/>
      <w:r>
        <w:rPr>
          <w:lang w:eastAsia="ko-KR"/>
        </w:rPr>
        <w:t>6.3.1.1</w:t>
      </w:r>
      <w:r>
        <w:rPr>
          <w:lang w:eastAsia="ko-KR"/>
        </w:rPr>
        <w:tab/>
        <w:t>Sidelink bandwidth parts</w:t>
      </w:r>
      <w:bookmarkEnd w:id="161"/>
      <w:bookmarkEnd w:id="162"/>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3" w:name="_Toc24049716"/>
      <w:bookmarkStart w:id="164" w:name="_Toc25753682"/>
      <w:r>
        <w:t>6.3.1.2</w:t>
      </w:r>
      <w:r>
        <w:tab/>
        <w:t>Resource pools</w:t>
      </w:r>
      <w:bookmarkEnd w:id="163"/>
      <w:bookmarkEnd w:id="16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5" w:name="_Toc24049717"/>
      <w:bookmarkStart w:id="166" w:name="_Toc25753683"/>
      <w:r>
        <w:t>6.3.2</w:t>
      </w:r>
      <w:r>
        <w:tab/>
        <w:t>Resource allocation modes</w:t>
      </w:r>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2878B069"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43104428"/>
      <w:r>
        <w:t>6.4</w:t>
      </w:r>
      <w:r>
        <w:tab/>
        <w:t>Sidelink congestion control</w:t>
      </w:r>
      <w:bookmarkEnd w:id="171"/>
      <w:bookmarkEnd w:id="172"/>
      <w:bookmarkEnd w:id="173"/>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4" w:name="_Toc24049721"/>
      <w:bookmarkStart w:id="175" w:name="_Toc25753687"/>
      <w:bookmarkStart w:id="176" w:name="_Toc43104429"/>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43104430"/>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61F74FE0"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B538CB">
        <w:rPr>
          <w:rFonts w:eastAsia="SimSun"/>
          <w:kern w:val="2"/>
          <w:szCs w:val="22"/>
          <w:lang w:eastAsia="zh-CN"/>
        </w:rPr>
        <w:t xml:space="preserve">3GPP </w:t>
      </w:r>
      <w:r w:rsidR="00F82B5E">
        <w:t>TS 38.300</w:t>
      </w:r>
      <w:r w:rsidR="00F82B5E">
        <w:rPr>
          <w:rFonts w:eastAsia="SimSun"/>
          <w:kern w:val="2"/>
          <w:szCs w:val="22"/>
          <w:lang w:eastAsia="zh-CN"/>
        </w:rPr>
        <w:t xml:space="preserve"> [20, Section 16.9.2.1]</w:t>
      </w:r>
      <w:r>
        <w:rPr>
          <w:rFonts w:eastAsia="SimSun"/>
          <w:kern w:val="2"/>
          <w:szCs w:val="22"/>
          <w:lang w:eastAsia="zh-CN"/>
        </w:rPr>
        <w:t>.</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pt;height:129.6pt;mso-width-percent:0;mso-height-percent:0;mso-width-percent:0;mso-height-percent:0" o:ole="">
            <v:imagedata r:id="rId25" o:title=""/>
          </v:shape>
          <o:OLEObject Type="Embed" ProgID="Visio.Drawing.11" ShapeID="_x0000_i1026" DrawAspect="Content" ObjectID="_1653717229" r:id="rId26"/>
        </w:object>
      </w:r>
    </w:p>
    <w:p w14:paraId="33449549" w14:textId="14463B39" w:rsidR="00396267" w:rsidRPr="007914BE" w:rsidRDefault="00396267" w:rsidP="00396267">
      <w:pPr>
        <w:pStyle w:val="TF"/>
      </w:pPr>
      <w:r w:rsidRPr="007914BE">
        <w:t>Figure 6.</w:t>
      </w:r>
      <w:r>
        <w:t>5.</w:t>
      </w:r>
      <w:r w:rsidRPr="007914BE">
        <w:t>1-</w:t>
      </w:r>
      <w:r>
        <w:t>1</w:t>
      </w:r>
      <w:r w:rsidRPr="007914BE">
        <w:t xml:space="preserve">: </w:t>
      </w:r>
      <w:r w:rsidR="00F82B5E">
        <w:t>U</w:t>
      </w:r>
      <w:r w:rsidRPr="007914BE">
        <w:t>user plane protocol stack</w:t>
      </w:r>
      <w:r w:rsidR="00F82B5E">
        <w:t xml:space="preserve"> for STCH</w:t>
      </w:r>
      <w:r w:rsidRPr="007914BE">
        <w:t>.</w:t>
      </w:r>
    </w:p>
    <w:p w14:paraId="691FE151" w14:textId="7B092CC1"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B538CB">
        <w:t xml:space="preserve">3GPP </w:t>
      </w:r>
      <w:r w:rsidR="00A50448">
        <w:t>TS 38.300 [20, Section 16.9.2.1]</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6pt;mso-width-percent:0;mso-height-percent:0;mso-width-percent:0;mso-height-percent:0" o:ole="">
            <v:imagedata r:id="rId27" o:title=""/>
          </v:shape>
          <o:OLEObject Type="Embed" ProgID="Visio.Drawing.11" ShapeID="_x0000_i1027" DrawAspect="Content" ObjectID="_1653717230"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74235E93"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B538CB">
        <w:t xml:space="preserve">3GPP </w:t>
      </w:r>
      <w:r w:rsidR="00567F62">
        <w:t>TS 38.300 [20, Section 16.9.2.1]</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6pt" o:ole="">
            <v:imagedata r:id="rId29" o:title=""/>
          </v:shape>
          <o:OLEObject Type="Embed" ProgID="Visio.Drawing.11" ShapeID="_x0000_i1028" DrawAspect="Content" ObjectID="_1653717231"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776A1ACE"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B538CB">
        <w:rPr>
          <w:rFonts w:eastAsia="SimSun"/>
          <w:kern w:val="2"/>
          <w:szCs w:val="22"/>
          <w:lang w:eastAsia="zh-CN"/>
        </w:rPr>
        <w:t xml:space="preserve">3GPP </w:t>
      </w:r>
      <w:r w:rsidR="000C154B">
        <w:t xml:space="preserve">TS 38.300 </w:t>
      </w:r>
      <w:r w:rsidR="000C154B">
        <w:rPr>
          <w:rFonts w:eastAsia="SimSun"/>
          <w:kern w:val="2"/>
          <w:szCs w:val="22"/>
          <w:lang w:eastAsia="zh-CN"/>
        </w:rPr>
        <w:t>[20</w:t>
      </w:r>
      <w:r w:rsidRPr="00AA3DC6">
        <w:rPr>
          <w:rFonts w:eastAsia="SimSun"/>
          <w:kern w:val="2"/>
          <w:szCs w:val="22"/>
          <w:lang w:eastAsia="zh-CN"/>
        </w:rPr>
        <w:t xml:space="preserve">, Section </w:t>
      </w:r>
      <w:r w:rsidRPr="00AA3DC6">
        <w:rPr>
          <w:rFonts w:eastAsia="Malgun Gothic"/>
        </w:rPr>
        <w:t>16.9.2.1].</w:t>
      </w:r>
    </w:p>
    <w:p w14:paraId="525F9162" w14:textId="77777777" w:rsidR="00AA3DC6" w:rsidRPr="00AA3DC6" w:rsidRDefault="0027444D" w:rsidP="00AA3DC6">
      <w:pPr>
        <w:pStyle w:val="TH"/>
        <w:rPr>
          <w:lang w:eastAsia="en-GB"/>
        </w:rPr>
      </w:pPr>
      <w:r>
        <w:pict w14:anchorId="093B9426">
          <v:shape id="_x0000_i1029" type="#_x0000_t75" style="width:180pt;height:115.2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80" w:name="_Toc24049723"/>
      <w:bookmarkStart w:id="181" w:name="_Toc25753689"/>
      <w:bookmarkStart w:id="182" w:name="_Toc43104431"/>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43104432"/>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474C0A83"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E451D5">
        <w:t>3GPP TS 38.331</w:t>
      </w:r>
      <w:r w:rsidR="00E451D5">
        <w:rPr>
          <w:lang w:eastAsia="zh-CN"/>
        </w:rPr>
        <w:t xml:space="preserve"> </w:t>
      </w:r>
      <w:r>
        <w:rPr>
          <w:lang w:eastAsia="zh-CN"/>
        </w:rPr>
        <w:t>[17, section</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43104433"/>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43104434"/>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36E11F2F"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615C8">
        <w:t>3GPP TS</w:t>
      </w:r>
      <w:r w:rsidR="00B538CB">
        <w:t xml:space="preserve"> 38.321 </w:t>
      </w:r>
      <w:r>
        <w:rPr>
          <w:lang w:eastAsia="zh-CN"/>
        </w:rPr>
        <w:t>[</w:t>
      </w:r>
      <w:r w:rsidR="00B538CB">
        <w:rPr>
          <w:lang w:eastAsia="zh-CN"/>
        </w:rPr>
        <w:t>21</w:t>
      </w:r>
      <w:r>
        <w:rPr>
          <w:lang w:eastAsia="zh-CN"/>
        </w:rPr>
        <w:t xml:space="preserve">, section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92" w:name="_Toc24049727"/>
      <w:bookmarkStart w:id="193" w:name="_Toc25753693"/>
      <w:bookmarkStart w:id="194" w:name="_Toc43104435"/>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5" w:name="_Toc24049728"/>
      <w:bookmarkStart w:id="196" w:name="_Toc25753694"/>
      <w:bookmarkStart w:id="197" w:name="_Toc43104436"/>
      <w:r>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75762EA7" w:rsidR="00396267" w:rsidRPr="0041404A" w:rsidRDefault="00396267" w:rsidP="00396267">
      <w:pPr>
        <w:rPr>
          <w:lang w:eastAsia="zh-CN"/>
        </w:rPr>
      </w:pPr>
      <w:r>
        <w:rPr>
          <w:lang w:eastAsia="zh-CN"/>
        </w:rPr>
        <w:t xml:space="preserve">Details of the sidelink RRC procedures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43104437"/>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43104438"/>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43104439"/>
      <w:r>
        <w:t>6.7.1</w:t>
      </w:r>
      <w:r>
        <w:tab/>
        <w:t>V2X service authorization</w:t>
      </w:r>
      <w:bookmarkEnd w:id="204"/>
      <w:bookmarkEnd w:id="205"/>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6" w:name="_Toc43104440"/>
      <w:r w:rsidRPr="008E0C46">
        <w:t>6.7.2</w:t>
      </w:r>
      <w:r w:rsidRPr="008E0C46">
        <w:tab/>
        <w:t>Alternative QoS Profiles</w:t>
      </w:r>
      <w:bookmarkEnd w:id="206"/>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3D5E875E" w:rsidR="008E0C46" w:rsidRPr="00A82401"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48999525" w14:textId="77777777" w:rsidR="00396267" w:rsidRDefault="00396267" w:rsidP="00396267">
      <w:pPr>
        <w:pStyle w:val="Heading1"/>
      </w:pPr>
      <w:bookmarkStart w:id="207" w:name="_Toc24049731"/>
      <w:bookmarkStart w:id="208" w:name="_Toc25753698"/>
      <w:bookmarkStart w:id="209" w:name="_Toc43104441"/>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43104442"/>
      <w:r>
        <w:t>7.1</w:t>
      </w:r>
      <w:r>
        <w:tab/>
        <w:t>Cross-RAT operation</w:t>
      </w:r>
      <w:bookmarkEnd w:id="210"/>
      <w:bookmarkEnd w:id="211"/>
      <w:bookmarkEnd w:id="212"/>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3" w:name="_Toc24049733"/>
      <w:bookmarkStart w:id="214" w:name="_Toc25753700"/>
      <w:bookmarkStart w:id="215" w:name="_Toc43104443"/>
      <w:r>
        <w:t>7.2</w:t>
      </w:r>
      <w:r>
        <w:tab/>
        <w:t>MR-DC</w:t>
      </w:r>
      <w:bookmarkEnd w:id="213"/>
      <w:bookmarkEnd w:id="214"/>
      <w:bookmarkEnd w:id="215"/>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43104444"/>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43104445"/>
      <w:r>
        <w:t>9</w:t>
      </w:r>
      <w:r>
        <w:tab/>
        <w:t>Pedestrian UE</w:t>
      </w:r>
      <w:bookmarkEnd w:id="219"/>
      <w:bookmarkEnd w:id="220"/>
      <w:bookmarkEnd w:id="221"/>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43104446"/>
      <w:r>
        <w:t>10</w:t>
      </w:r>
      <w:r>
        <w:tab/>
        <w:t>Roadside unit</w:t>
      </w:r>
      <w:bookmarkEnd w:id="222"/>
      <w:bookmarkEnd w:id="223"/>
      <w:bookmarkEnd w:id="224"/>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E451D5">
        <w:t>3GPP TS</w:t>
      </w:r>
      <w:r w:rsidR="00E451D5" w:rsidRPr="004D3578">
        <w:t> </w:t>
      </w:r>
      <w:r w:rsidR="00E451D5">
        <w:t xml:space="preserve">22.185 </w:t>
      </w:r>
      <w:r>
        <w:t xml:space="preserve">[6], </w:t>
      </w:r>
      <w:r w:rsidR="00E451D5">
        <w:t>3GPP 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5" w:name="historyclause"/>
      <w:r w:rsidRPr="004D3578">
        <w:br w:type="page"/>
      </w:r>
      <w:bookmarkStart w:id="226" w:name="_Toc24049738"/>
      <w:bookmarkStart w:id="227" w:name="_Toc25753704"/>
      <w:r w:rsidRPr="004D3578">
        <w:t>Annex &lt;</w:t>
      </w:r>
      <w:r w:rsidR="00764039">
        <w:t>A</w:t>
      </w:r>
      <w:r w:rsidRPr="004D3578">
        <w:t>&gt; (informative):</w:t>
      </w:r>
      <w:r w:rsidRPr="004D3578">
        <w:br/>
        <w:t>Change history</w:t>
      </w:r>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c>
          <w:tcPr>
            <w:tcW w:w="744"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377890">
        <w:tc>
          <w:tcPr>
            <w:tcW w:w="744"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5F475FE" w:rsidR="0047026B" w:rsidRDefault="0047026B" w:rsidP="00C65CBB">
            <w:pPr>
              <w:pStyle w:val="TAC"/>
              <w:rPr>
                <w:sz w:val="16"/>
                <w:szCs w:val="16"/>
              </w:rPr>
            </w:pPr>
            <w:r>
              <w:rPr>
                <w:sz w:val="16"/>
                <w:szCs w:val="16"/>
              </w:rPr>
              <w:t>RAN1#101-e</w:t>
            </w:r>
          </w:p>
        </w:tc>
        <w:tc>
          <w:tcPr>
            <w:tcW w:w="0" w:type="auto"/>
            <w:shd w:val="solid" w:color="FFFFFF" w:fill="auto"/>
          </w:tcPr>
          <w:p w14:paraId="48112A38" w14:textId="3A65222F" w:rsidR="0047026B" w:rsidRDefault="00BE3E76" w:rsidP="00674242">
            <w:pPr>
              <w:pStyle w:val="TAC"/>
              <w:rPr>
                <w:sz w:val="16"/>
                <w:szCs w:val="16"/>
              </w:rPr>
            </w:pPr>
            <w:r>
              <w:rPr>
                <w:sz w:val="16"/>
                <w:szCs w:val="16"/>
              </w:rPr>
              <w:t>R1-2005121</w:t>
            </w:r>
            <w:bookmarkStart w:id="228" w:name="_GoBack"/>
            <w:bookmarkEnd w:id="228"/>
          </w:p>
        </w:tc>
        <w:tc>
          <w:tcPr>
            <w:tcW w:w="0" w:type="auto"/>
            <w:shd w:val="solid" w:color="FFFFFF" w:fill="auto"/>
          </w:tcPr>
          <w:p w14:paraId="558D831B" w14:textId="77777777" w:rsidR="0047026B" w:rsidRPr="006B0D02" w:rsidRDefault="0047026B" w:rsidP="00615F32">
            <w:pPr>
              <w:pStyle w:val="TAL"/>
              <w:rPr>
                <w:sz w:val="16"/>
                <w:szCs w:val="16"/>
              </w:rPr>
            </w:pPr>
          </w:p>
        </w:tc>
        <w:tc>
          <w:tcPr>
            <w:tcW w:w="0" w:type="auto"/>
            <w:shd w:val="solid" w:color="FFFFFF" w:fill="auto"/>
          </w:tcPr>
          <w:p w14:paraId="30EB77B4" w14:textId="77777777" w:rsidR="0047026B" w:rsidRPr="006B0D02" w:rsidRDefault="0047026B" w:rsidP="00615F32">
            <w:pPr>
              <w:pStyle w:val="TAR"/>
              <w:rPr>
                <w:sz w:val="16"/>
                <w:szCs w:val="16"/>
              </w:rPr>
            </w:pPr>
          </w:p>
        </w:tc>
        <w:tc>
          <w:tcPr>
            <w:tcW w:w="0" w:type="auto"/>
            <w:shd w:val="solid" w:color="FFFFFF" w:fill="auto"/>
          </w:tcPr>
          <w:p w14:paraId="545C0683" w14:textId="77777777" w:rsidR="0047026B" w:rsidRPr="006B0D02" w:rsidRDefault="0047026B" w:rsidP="00615F32">
            <w:pPr>
              <w:pStyle w:val="TAC"/>
              <w:rPr>
                <w:sz w:val="16"/>
                <w:szCs w:val="16"/>
              </w:rPr>
            </w:pPr>
          </w:p>
        </w:tc>
        <w:tc>
          <w:tcPr>
            <w:tcW w:w="0" w:type="auto"/>
            <w:shd w:val="solid" w:color="FFFFFF" w:fill="auto"/>
          </w:tcPr>
          <w:p w14:paraId="6972AC6C" w14:textId="528134BD" w:rsidR="0047026B" w:rsidRDefault="0047026B" w:rsidP="009A380B">
            <w:pPr>
              <w:pStyle w:val="TAL"/>
              <w:rPr>
                <w:sz w:val="16"/>
                <w:szCs w:val="16"/>
              </w:rPr>
            </w:pPr>
            <w:r>
              <w:rPr>
                <w:sz w:val="16"/>
                <w:szCs w:val="16"/>
              </w:rPr>
              <w:t>V2.0.0 to RAN for approval</w:t>
            </w:r>
          </w:p>
        </w:tc>
        <w:tc>
          <w:tcPr>
            <w:tcW w:w="0" w:type="auto"/>
            <w:shd w:val="solid" w:color="FFFFFF" w:fill="auto"/>
          </w:tcPr>
          <w:p w14:paraId="6F4DAD75" w14:textId="41D10A94" w:rsidR="0047026B" w:rsidRDefault="0047026B" w:rsidP="00615F32">
            <w:pPr>
              <w:pStyle w:val="TAC"/>
              <w:rPr>
                <w:sz w:val="16"/>
                <w:szCs w:val="16"/>
              </w:rPr>
            </w:pPr>
            <w:r>
              <w:rPr>
                <w:sz w:val="16"/>
                <w:szCs w:val="16"/>
              </w:rPr>
              <w:t>2.0.0</w:t>
            </w:r>
          </w:p>
        </w:tc>
      </w:tr>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CF6796" w:rsidRDefault="00CF6796">
      <w:r>
        <w:separator/>
      </w:r>
    </w:p>
  </w:endnote>
  <w:endnote w:type="continuationSeparator" w:id="0">
    <w:p w14:paraId="52123F6D" w14:textId="77777777" w:rsidR="00CF6796" w:rsidRDefault="00CF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CF6796" w:rsidRDefault="00CF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CF6796" w:rsidRDefault="00CF6796">
      <w:r>
        <w:separator/>
      </w:r>
    </w:p>
  </w:footnote>
  <w:footnote w:type="continuationSeparator" w:id="0">
    <w:p w14:paraId="55A3DC25" w14:textId="77777777" w:rsidR="00CF6796" w:rsidRDefault="00CF6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CF6796" w:rsidRDefault="00CF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E76">
      <w:rPr>
        <w:rFonts w:ascii="Arial" w:hAnsi="Arial" w:cs="Arial"/>
        <w:b/>
        <w:noProof/>
        <w:sz w:val="18"/>
        <w:szCs w:val="18"/>
      </w:rPr>
      <w:t>3GPP TR 37.985 V2.0.0 (2020-06)</w:t>
    </w:r>
    <w:r>
      <w:rPr>
        <w:rFonts w:ascii="Arial" w:hAnsi="Arial" w:cs="Arial"/>
        <w:b/>
        <w:sz w:val="18"/>
        <w:szCs w:val="18"/>
      </w:rPr>
      <w:fldChar w:fldCharType="end"/>
    </w:r>
  </w:p>
  <w:p w14:paraId="07C16CE5" w14:textId="77777777" w:rsidR="00CF6796" w:rsidRDefault="00CF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E76">
      <w:rPr>
        <w:rFonts w:ascii="Arial" w:hAnsi="Arial" w:cs="Arial"/>
        <w:b/>
        <w:noProof/>
        <w:sz w:val="18"/>
        <w:szCs w:val="18"/>
      </w:rPr>
      <w:t>36</w:t>
    </w:r>
    <w:r>
      <w:rPr>
        <w:rFonts w:ascii="Arial" w:hAnsi="Arial" w:cs="Arial"/>
        <w:b/>
        <w:sz w:val="18"/>
        <w:szCs w:val="18"/>
      </w:rPr>
      <w:fldChar w:fldCharType="end"/>
    </w:r>
  </w:p>
  <w:p w14:paraId="227B5354" w14:textId="37575D4A" w:rsidR="00CF6796" w:rsidRDefault="00CF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E76">
      <w:rPr>
        <w:rFonts w:ascii="Arial" w:hAnsi="Arial" w:cs="Arial"/>
        <w:b/>
        <w:noProof/>
        <w:sz w:val="18"/>
        <w:szCs w:val="18"/>
      </w:rPr>
      <w:t>Release 16</w:t>
    </w:r>
    <w:r>
      <w:rPr>
        <w:rFonts w:ascii="Arial" w:hAnsi="Arial" w:cs="Arial"/>
        <w:b/>
        <w:sz w:val="18"/>
        <w:szCs w:val="18"/>
      </w:rPr>
      <w:fldChar w:fldCharType="end"/>
    </w:r>
  </w:p>
  <w:p w14:paraId="70387197" w14:textId="77777777" w:rsidR="00CF6796" w:rsidRDefault="00CF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F0C1D"/>
    <w:rsid w:val="001F1132"/>
    <w:rsid w:val="001F168B"/>
    <w:rsid w:val="001F17CE"/>
    <w:rsid w:val="001F395F"/>
    <w:rsid w:val="00200A81"/>
    <w:rsid w:val="002038EF"/>
    <w:rsid w:val="00216038"/>
    <w:rsid w:val="002208C8"/>
    <w:rsid w:val="0022096E"/>
    <w:rsid w:val="00220C24"/>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72D7"/>
    <w:rsid w:val="006B23EA"/>
    <w:rsid w:val="006B30D0"/>
    <w:rsid w:val="006C0725"/>
    <w:rsid w:val="006C2B9C"/>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oter" Target="footer1.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AD66-FE4F-44C7-86E7-3D21C9ACE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14532</Words>
  <Characters>78374</Characters>
  <Application>Microsoft Office Word</Application>
  <DocSecurity>0</DocSecurity>
  <Lines>653</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4</cp:revision>
  <cp:lastPrinted>2019-02-25T14:05:00Z</cp:lastPrinted>
  <dcterms:created xsi:type="dcterms:W3CDTF">2020-06-15T08:06:00Z</dcterms:created>
  <dcterms:modified xsi:type="dcterms:W3CDTF">2020-06-15T08:07:00Z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